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5D185" w14:textId="4306A20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CA7F62">
        <w:t>3</w:t>
      </w:r>
      <w:r w:rsidRPr="00CE0424">
        <w:tab/>
      </w:r>
      <w:r w:rsidRPr="000657A9">
        <w:rPr>
          <w:sz w:val="28"/>
          <w:szCs w:val="32"/>
        </w:rPr>
        <w:t>R2-</w:t>
      </w:r>
      <w:r w:rsidR="00C00E16" w:rsidRPr="00FD0BD0">
        <w:rPr>
          <w:sz w:val="28"/>
          <w:szCs w:val="32"/>
        </w:rPr>
        <w:t>18</w:t>
      </w:r>
      <w:r w:rsidR="007E6FA8">
        <w:rPr>
          <w:sz w:val="28"/>
          <w:szCs w:val="32"/>
        </w:rPr>
        <w:t>12267</w:t>
      </w:r>
    </w:p>
    <w:p w14:paraId="31F3A858" w14:textId="1736111A" w:rsidR="00700EF5" w:rsidRPr="00CE0424" w:rsidRDefault="00440773" w:rsidP="00700EF5">
      <w:pPr>
        <w:pStyle w:val="3GPPHeader"/>
      </w:pPr>
      <w:bookmarkStart w:id="0" w:name="_Hlk512676175"/>
      <w:r w:rsidRPr="005B0231">
        <w:rPr>
          <w:noProof/>
        </w:rPr>
        <w:t xml:space="preserve">Gothenburg, Sweden, 20th-24th August </w:t>
      </w:r>
      <w:bookmarkEnd w:id="0"/>
      <w:r w:rsidRPr="005B0231">
        <w:rPr>
          <w:noProof/>
        </w:rPr>
        <w:t>2018</w:t>
      </w:r>
    </w:p>
    <w:p w14:paraId="6B8E0751" w14:textId="77777777" w:rsidR="00E90E49" w:rsidRPr="00CE0424" w:rsidRDefault="00E90E49" w:rsidP="00357380">
      <w:pPr>
        <w:pStyle w:val="3GPPHeader"/>
      </w:pPr>
    </w:p>
    <w:p w14:paraId="42BB95FA" w14:textId="37ED186A" w:rsidR="00E90E49" w:rsidRPr="005842CA" w:rsidRDefault="00E90E49" w:rsidP="00311702">
      <w:pPr>
        <w:pStyle w:val="3GPPHeader"/>
        <w:rPr>
          <w:sz w:val="22"/>
          <w:szCs w:val="22"/>
          <w:lang w:val="en-US"/>
        </w:rPr>
      </w:pPr>
      <w:r w:rsidRPr="005842CA">
        <w:rPr>
          <w:sz w:val="22"/>
          <w:szCs w:val="22"/>
          <w:lang w:val="en-US"/>
        </w:rPr>
        <w:t>Agenda Item:</w:t>
      </w:r>
      <w:r w:rsidRPr="005842CA">
        <w:rPr>
          <w:sz w:val="22"/>
          <w:szCs w:val="22"/>
          <w:lang w:val="en-US"/>
        </w:rPr>
        <w:tab/>
      </w:r>
      <w:r w:rsidR="005842CA" w:rsidRPr="007E6FA8">
        <w:rPr>
          <w:sz w:val="22"/>
        </w:rPr>
        <w:t>9.</w:t>
      </w:r>
      <w:r w:rsidR="004145E3" w:rsidRPr="007E6FA8">
        <w:rPr>
          <w:sz w:val="22"/>
        </w:rPr>
        <w:t>2</w:t>
      </w:r>
      <w:r w:rsidR="005842CA" w:rsidRPr="007E6FA8">
        <w:rPr>
          <w:sz w:val="22"/>
        </w:rPr>
        <w:t>2</w:t>
      </w:r>
    </w:p>
    <w:p w14:paraId="317572D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1C43000" w14:textId="2A71C29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5723">
        <w:rPr>
          <w:sz w:val="22"/>
          <w:szCs w:val="22"/>
        </w:rPr>
        <w:t xml:space="preserve">Early </w:t>
      </w:r>
      <w:r w:rsidR="009703D9">
        <w:rPr>
          <w:sz w:val="22"/>
          <w:szCs w:val="22"/>
        </w:rPr>
        <w:t>activation of s</w:t>
      </w:r>
      <w:r w:rsidR="00BC5723">
        <w:rPr>
          <w:sz w:val="22"/>
          <w:szCs w:val="22"/>
        </w:rPr>
        <w:t>ecurity</w:t>
      </w:r>
    </w:p>
    <w:p w14:paraId="5E722DD0" w14:textId="77777777" w:rsidR="00E90E49" w:rsidRDefault="00E90E49" w:rsidP="00D546FF">
      <w:pPr>
        <w:pStyle w:val="3GPPHeader"/>
        <w:rPr>
          <w:sz w:val="22"/>
          <w:szCs w:val="22"/>
        </w:rPr>
      </w:pPr>
      <w:r w:rsidRPr="005842CA">
        <w:rPr>
          <w:sz w:val="22"/>
          <w:szCs w:val="22"/>
        </w:rPr>
        <w:t>Document for:</w:t>
      </w:r>
      <w:r w:rsidRPr="005842CA">
        <w:rPr>
          <w:sz w:val="22"/>
          <w:szCs w:val="22"/>
        </w:rPr>
        <w:tab/>
        <w:t>Discussion, Decision</w:t>
      </w:r>
    </w:p>
    <w:p w14:paraId="143F7AC2" w14:textId="77777777" w:rsidR="00C24345" w:rsidRDefault="00E90E49" w:rsidP="00A2052C">
      <w:pPr>
        <w:pStyle w:val="Heading1"/>
      </w:pPr>
      <w:bookmarkStart w:id="1" w:name="_Ref504493148"/>
      <w:r w:rsidRPr="00CE0424">
        <w:t>Introduction</w:t>
      </w:r>
      <w:bookmarkEnd w:id="1"/>
    </w:p>
    <w:p w14:paraId="19220C64" w14:textId="6EF7B781" w:rsidR="00173419" w:rsidRDefault="00E0075D" w:rsidP="007B049E">
      <w:pPr>
        <w:pStyle w:val="BodyText"/>
        <w:rPr>
          <w:rFonts w:cs="Arial"/>
        </w:rPr>
      </w:pPr>
      <w:r>
        <w:rPr>
          <w:rFonts w:cs="Arial"/>
        </w:rPr>
        <w:t xml:space="preserve">The </w:t>
      </w:r>
      <w:r w:rsidR="003F5FCD">
        <w:rPr>
          <w:rFonts w:cs="Arial"/>
        </w:rPr>
        <w:t>early data transmission (</w:t>
      </w:r>
      <w:r>
        <w:rPr>
          <w:rFonts w:cs="Arial"/>
        </w:rPr>
        <w:t>EDT</w:t>
      </w:r>
      <w:r w:rsidR="003F5FCD">
        <w:rPr>
          <w:rFonts w:cs="Arial"/>
        </w:rPr>
        <w:t>)</w:t>
      </w:r>
      <w:r>
        <w:rPr>
          <w:rFonts w:cs="Arial"/>
        </w:rPr>
        <w:t xml:space="preserve"> has been adopted in Rel-15</w:t>
      </w:r>
      <w:r w:rsidR="00C57AAE">
        <w:rPr>
          <w:rFonts w:cs="Arial"/>
        </w:rPr>
        <w:t xml:space="preserve"> with solution</w:t>
      </w:r>
      <w:r w:rsidR="000F39DA">
        <w:rPr>
          <w:rFonts w:cs="Arial"/>
        </w:rPr>
        <w:t>s</w:t>
      </w:r>
      <w:r w:rsidR="00C57AAE">
        <w:rPr>
          <w:rFonts w:cs="Arial"/>
        </w:rPr>
        <w:t xml:space="preserve"> for mobile-originated (MO) calls. </w:t>
      </w:r>
      <w:r w:rsidR="00214148">
        <w:rPr>
          <w:rFonts w:cs="Arial"/>
        </w:rPr>
        <w:t xml:space="preserve">In UP EDT solution, </w:t>
      </w:r>
      <w:r w:rsidR="0005733D">
        <w:rPr>
          <w:rFonts w:cs="Arial"/>
        </w:rPr>
        <w:t xml:space="preserve">one of </w:t>
      </w:r>
      <w:r w:rsidR="00214148">
        <w:rPr>
          <w:rFonts w:cs="Arial"/>
        </w:rPr>
        <w:t xml:space="preserve">the key </w:t>
      </w:r>
      <w:r w:rsidR="0096540C">
        <w:rPr>
          <w:rFonts w:cs="Arial"/>
        </w:rPr>
        <w:t>changes to enable the early data transmission in Msg3</w:t>
      </w:r>
      <w:r w:rsidR="00214148">
        <w:rPr>
          <w:rFonts w:cs="Arial"/>
        </w:rPr>
        <w:t xml:space="preserve"> is to </w:t>
      </w:r>
      <w:r w:rsidR="0005733D">
        <w:rPr>
          <w:rFonts w:cs="Arial"/>
        </w:rPr>
        <w:t>provide the UE with the NCC in suspend procedure</w:t>
      </w:r>
      <w:r w:rsidR="002E19B0">
        <w:rPr>
          <w:rFonts w:cs="Arial"/>
        </w:rPr>
        <w:t xml:space="preserve">. This </w:t>
      </w:r>
      <w:r w:rsidR="00431E29">
        <w:rPr>
          <w:rFonts w:cs="Arial"/>
        </w:rPr>
        <w:t>enable</w:t>
      </w:r>
      <w:r w:rsidR="002E19B0">
        <w:rPr>
          <w:rFonts w:cs="Arial"/>
        </w:rPr>
        <w:t>s the UE to</w:t>
      </w:r>
      <w:r w:rsidR="0005733D">
        <w:rPr>
          <w:rFonts w:cs="Arial"/>
        </w:rPr>
        <w:t xml:space="preserve"> </w:t>
      </w:r>
      <w:r w:rsidR="00431E29">
        <w:rPr>
          <w:rFonts w:cs="Arial"/>
        </w:rPr>
        <w:t xml:space="preserve">early </w:t>
      </w:r>
      <w:r w:rsidR="000472DD">
        <w:rPr>
          <w:rFonts w:cs="Arial"/>
        </w:rPr>
        <w:t>activate AS security</w:t>
      </w:r>
      <w:r w:rsidR="00431E29">
        <w:rPr>
          <w:rFonts w:cs="Arial"/>
        </w:rPr>
        <w:t>, i.e.,</w:t>
      </w:r>
      <w:r w:rsidR="000472DD">
        <w:rPr>
          <w:rFonts w:cs="Arial"/>
        </w:rPr>
        <w:t xml:space="preserve"> before Msg3 transmission</w:t>
      </w:r>
      <w:r w:rsidR="001A6C19">
        <w:rPr>
          <w:rFonts w:cs="Arial"/>
        </w:rPr>
        <w:t xml:space="preserve"> so that </w:t>
      </w:r>
      <w:r w:rsidR="00431E29">
        <w:rPr>
          <w:rFonts w:cs="Arial"/>
        </w:rPr>
        <w:t xml:space="preserve">UL </w:t>
      </w:r>
      <w:r w:rsidR="001A6C19">
        <w:rPr>
          <w:rFonts w:cs="Arial"/>
        </w:rPr>
        <w:t xml:space="preserve">data multiplexed in Msg3 can </w:t>
      </w:r>
      <w:r w:rsidR="003E5F11">
        <w:rPr>
          <w:rFonts w:cs="Arial"/>
        </w:rPr>
        <w:t>already be protected</w:t>
      </w:r>
      <w:r w:rsidR="007B049E">
        <w:rPr>
          <w:rFonts w:cs="Arial"/>
        </w:rPr>
        <w:t>.</w:t>
      </w:r>
      <w:r w:rsidR="003E5F11">
        <w:rPr>
          <w:rFonts w:cs="Arial"/>
        </w:rPr>
        <w:t xml:space="preserve"> </w:t>
      </w:r>
      <w:r w:rsidR="008B5DA7">
        <w:rPr>
          <w:rFonts w:cs="Arial"/>
        </w:rPr>
        <w:t xml:space="preserve">Below is the </w:t>
      </w:r>
      <w:r w:rsidR="003F19C1">
        <w:rPr>
          <w:rFonts w:cs="Arial"/>
        </w:rPr>
        <w:t xml:space="preserve">relevant </w:t>
      </w:r>
      <w:r w:rsidR="008B5DA7">
        <w:rPr>
          <w:rFonts w:cs="Arial"/>
        </w:rPr>
        <w:t>agreement</w:t>
      </w:r>
      <w:r w:rsidR="003F19C1">
        <w:rPr>
          <w:rFonts w:cs="Arial"/>
        </w:rPr>
        <w:t>:</w:t>
      </w:r>
    </w:p>
    <w:p w14:paraId="0B8F2643" w14:textId="28C9A129" w:rsidR="001259D9" w:rsidRPr="00A11D1D" w:rsidRDefault="001259D9" w:rsidP="006F63AC">
      <w:pPr>
        <w:pStyle w:val="ListParagraph"/>
        <w:numPr>
          <w:ilvl w:val="0"/>
          <w:numId w:val="10"/>
        </w:numPr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A11D1D">
        <w:rPr>
          <w:rFonts w:ascii="Arial" w:hAnsi="Arial" w:cs="Arial"/>
          <w:sz w:val="20"/>
          <w:szCs w:val="20"/>
        </w:rPr>
        <w:t xml:space="preserve">NCC is optionally provided in RRCConnectionRelease message with suspend when the UE is using </w:t>
      </w:r>
      <w:proofErr w:type="gramStart"/>
      <w:r w:rsidRPr="00A11D1D">
        <w:rPr>
          <w:rFonts w:ascii="Arial" w:hAnsi="Arial" w:cs="Arial"/>
          <w:sz w:val="20"/>
          <w:szCs w:val="20"/>
        </w:rPr>
        <w:t>EDT</w:t>
      </w:r>
      <w:proofErr w:type="gramEnd"/>
      <w:r w:rsidRPr="00A11D1D">
        <w:rPr>
          <w:rFonts w:ascii="Arial" w:hAnsi="Arial" w:cs="Arial"/>
          <w:sz w:val="20"/>
          <w:szCs w:val="20"/>
        </w:rPr>
        <w:t xml:space="preserve"> or the UE is in RRC_CONNECTED.</w:t>
      </w:r>
    </w:p>
    <w:p w14:paraId="5A38688D" w14:textId="3556B696" w:rsidR="00647060" w:rsidRPr="00A11D1D" w:rsidRDefault="00AD3A2D" w:rsidP="006F63AC">
      <w:pPr>
        <w:pStyle w:val="ListParagraph"/>
        <w:numPr>
          <w:ilvl w:val="0"/>
          <w:numId w:val="10"/>
        </w:numPr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A11D1D">
        <w:rPr>
          <w:rFonts w:ascii="Arial" w:hAnsi="Arial" w:cs="Arial"/>
          <w:sz w:val="20"/>
          <w:szCs w:val="20"/>
        </w:rPr>
        <w:t>NCC in RRCConnectionResume message is ignored if the RRCConnectionResume message was received in response to RRCConnectionResumeRequest message for EDT.</w:t>
      </w:r>
    </w:p>
    <w:p w14:paraId="7DFBA79E" w14:textId="77777777" w:rsidR="003F19C1" w:rsidRDefault="003F19C1" w:rsidP="003F19C1">
      <w:pPr>
        <w:contextualSpacing/>
      </w:pPr>
    </w:p>
    <w:p w14:paraId="1C2655B4" w14:textId="36F505FE" w:rsidR="007B049E" w:rsidRDefault="00CA0DA6" w:rsidP="000C1186">
      <w:pPr>
        <w:contextualSpacing/>
        <w:rPr>
          <w:rFonts w:cs="Arial"/>
        </w:rPr>
      </w:pPr>
      <w:r>
        <w:t xml:space="preserve">It is our understanding that </w:t>
      </w:r>
      <w:r w:rsidR="002300C1">
        <w:t>t</w:t>
      </w:r>
      <w:r w:rsidR="001259D9">
        <w:t xml:space="preserve">he eNB </w:t>
      </w:r>
      <w:r w:rsidR="00AA6965">
        <w:t>can</w:t>
      </w:r>
      <w:r w:rsidR="001259D9">
        <w:t xml:space="preserve"> send NCC in </w:t>
      </w:r>
      <w:r w:rsidR="00E64CFC">
        <w:t>the</w:t>
      </w:r>
      <w:r w:rsidR="00E30658">
        <w:t xml:space="preserve"> </w:t>
      </w:r>
      <w:r w:rsidR="00E30658" w:rsidRPr="00CA0DA6">
        <w:rPr>
          <w:i/>
        </w:rPr>
        <w:t>RRCConnectionRelease</w:t>
      </w:r>
      <w:r w:rsidR="001259D9">
        <w:t xml:space="preserve"> message to </w:t>
      </w:r>
      <w:r w:rsidR="00790986">
        <w:t>an</w:t>
      </w:r>
      <w:r w:rsidR="001259D9">
        <w:t xml:space="preserve"> </w:t>
      </w:r>
      <w:r w:rsidR="004C234A">
        <w:t>EDT</w:t>
      </w:r>
      <w:r w:rsidR="00985C97">
        <w:t xml:space="preserve"> capable</w:t>
      </w:r>
      <w:r w:rsidR="004C234A">
        <w:t xml:space="preserve"> UE or</w:t>
      </w:r>
      <w:r w:rsidR="00985C97">
        <w:t xml:space="preserve"> any</w:t>
      </w:r>
      <w:r w:rsidR="004C234A">
        <w:t xml:space="preserve"> </w:t>
      </w:r>
      <w:r w:rsidR="00E64CFC">
        <w:t xml:space="preserve">Rel-15 </w:t>
      </w:r>
      <w:r w:rsidR="001259D9">
        <w:t>UE</w:t>
      </w:r>
      <w:r w:rsidR="00985C97">
        <w:t>s</w:t>
      </w:r>
      <w:r w:rsidR="001259D9">
        <w:t xml:space="preserve"> in </w:t>
      </w:r>
      <w:r w:rsidR="008D17A8">
        <w:t>RRC_CONNECTED</w:t>
      </w:r>
      <w:r w:rsidR="001259D9">
        <w:t xml:space="preserve"> mode</w:t>
      </w:r>
      <w:r w:rsidR="000C1186">
        <w:t xml:space="preserve">. </w:t>
      </w:r>
      <w:r w:rsidR="003E5F11">
        <w:rPr>
          <w:rFonts w:cs="Arial"/>
        </w:rPr>
        <w:t xml:space="preserve">However, a UE </w:t>
      </w:r>
      <w:r w:rsidR="00116385">
        <w:rPr>
          <w:rFonts w:cs="Arial"/>
        </w:rPr>
        <w:t xml:space="preserve">with such </w:t>
      </w:r>
      <w:r w:rsidR="000C1186">
        <w:rPr>
          <w:rFonts w:cs="Arial"/>
        </w:rPr>
        <w:t>a</w:t>
      </w:r>
      <w:r w:rsidR="00A32B59">
        <w:rPr>
          <w:rFonts w:cs="Arial"/>
        </w:rPr>
        <w:t>n</w:t>
      </w:r>
      <w:r w:rsidR="000C1186">
        <w:rPr>
          <w:rFonts w:cs="Arial"/>
        </w:rPr>
        <w:t xml:space="preserve"> </w:t>
      </w:r>
      <w:r w:rsidR="00116385">
        <w:rPr>
          <w:rFonts w:cs="Arial"/>
        </w:rPr>
        <w:t>NCC</w:t>
      </w:r>
      <w:r w:rsidR="000C1186">
        <w:rPr>
          <w:rFonts w:cs="Arial"/>
        </w:rPr>
        <w:t xml:space="preserve"> provided during suspend</w:t>
      </w:r>
      <w:r w:rsidR="00116385">
        <w:rPr>
          <w:rFonts w:cs="Arial"/>
        </w:rPr>
        <w:t xml:space="preserve"> </w:t>
      </w:r>
      <w:r w:rsidR="00353EF8">
        <w:rPr>
          <w:rFonts w:cs="Arial"/>
        </w:rPr>
        <w:t xml:space="preserve">may or may not </w:t>
      </w:r>
      <w:r w:rsidR="00116385">
        <w:rPr>
          <w:rFonts w:cs="Arial"/>
        </w:rPr>
        <w:t>initiate EDT procedure when resum</w:t>
      </w:r>
      <w:r w:rsidR="004E2073">
        <w:rPr>
          <w:rFonts w:cs="Arial"/>
        </w:rPr>
        <w:t>ing a suspended connection</w:t>
      </w:r>
      <w:r w:rsidR="00E70DE9">
        <w:rPr>
          <w:rFonts w:cs="Arial"/>
        </w:rPr>
        <w:t>. This contribution discuss</w:t>
      </w:r>
      <w:r w:rsidR="00173419">
        <w:rPr>
          <w:rFonts w:cs="Arial"/>
        </w:rPr>
        <w:t>es</w:t>
      </w:r>
      <w:r w:rsidR="00E70DE9">
        <w:rPr>
          <w:rFonts w:cs="Arial"/>
        </w:rPr>
        <w:t xml:space="preserve"> </w:t>
      </w:r>
      <w:r w:rsidR="003D23C1">
        <w:rPr>
          <w:rFonts w:cs="Arial"/>
        </w:rPr>
        <w:t>the benefits of having NCC provided in suspend procedure and how</w:t>
      </w:r>
      <w:r w:rsidR="00E70DE9">
        <w:rPr>
          <w:rFonts w:cs="Arial"/>
        </w:rPr>
        <w:t xml:space="preserve"> to </w:t>
      </w:r>
      <w:r w:rsidR="0057417D">
        <w:rPr>
          <w:rFonts w:cs="Arial"/>
        </w:rPr>
        <w:t xml:space="preserve">enhance </w:t>
      </w:r>
      <w:r w:rsidR="00AA69E4">
        <w:rPr>
          <w:rFonts w:cs="Arial"/>
        </w:rPr>
        <w:t xml:space="preserve">the </w:t>
      </w:r>
      <w:r w:rsidR="0057417D">
        <w:rPr>
          <w:rFonts w:cs="Arial"/>
        </w:rPr>
        <w:t>resume procedure</w:t>
      </w:r>
      <w:r w:rsidR="00F92494">
        <w:rPr>
          <w:rFonts w:cs="Arial"/>
        </w:rPr>
        <w:t>.</w:t>
      </w:r>
    </w:p>
    <w:p w14:paraId="48F58B77" w14:textId="2A8F9998" w:rsidR="004000E8" w:rsidRPr="003F2FCE" w:rsidRDefault="004000E8" w:rsidP="00CE0424">
      <w:pPr>
        <w:pStyle w:val="Heading1"/>
      </w:pPr>
      <w:bookmarkStart w:id="2" w:name="_Ref178064866"/>
      <w:r w:rsidRPr="003F2FCE">
        <w:t>Discussion</w:t>
      </w:r>
      <w:bookmarkEnd w:id="2"/>
    </w:p>
    <w:p w14:paraId="5E7DDEFD" w14:textId="2CB1D5C1" w:rsidR="001C4348" w:rsidRPr="00E11627" w:rsidRDefault="001C4348" w:rsidP="001C4348">
      <w:pPr>
        <w:pStyle w:val="Heading2"/>
      </w:pPr>
      <w:r>
        <w:t>Early security</w:t>
      </w:r>
    </w:p>
    <w:p w14:paraId="3865139A" w14:textId="3D5DBA17" w:rsidR="006B6C9B" w:rsidRPr="006409C2" w:rsidRDefault="00B47D32" w:rsidP="007A510B">
      <w:pPr>
        <w:pStyle w:val="BodyText"/>
        <w:rPr>
          <w:rFonts w:cs="Arial"/>
          <w:lang w:val="en-US"/>
        </w:rPr>
      </w:pPr>
      <w:r w:rsidRPr="00596A29">
        <w:rPr>
          <w:rFonts w:cs="Arial"/>
        </w:rPr>
        <w:t xml:space="preserve">As discussed earlier, </w:t>
      </w:r>
      <w:r w:rsidR="00C52200" w:rsidRPr="00596A29">
        <w:rPr>
          <w:rFonts w:cs="Arial"/>
        </w:rPr>
        <w:t xml:space="preserve">UE with </w:t>
      </w:r>
      <w:r w:rsidR="0033775F">
        <w:rPr>
          <w:rFonts w:cs="Arial"/>
        </w:rPr>
        <w:t xml:space="preserve">an </w:t>
      </w:r>
      <w:r w:rsidR="00C52200" w:rsidRPr="00596A29">
        <w:rPr>
          <w:rFonts w:cs="Arial"/>
        </w:rPr>
        <w:t xml:space="preserve">NCC from suspend </w:t>
      </w:r>
      <w:r w:rsidR="00EF7CFB">
        <w:rPr>
          <w:rFonts w:cs="Arial"/>
        </w:rPr>
        <w:t>need</w:t>
      </w:r>
      <w:r w:rsidR="00C52200" w:rsidRPr="00596A29">
        <w:rPr>
          <w:rFonts w:cs="Arial"/>
        </w:rPr>
        <w:t xml:space="preserve"> not initiate EDT</w:t>
      </w:r>
      <w:r w:rsidR="0094469F" w:rsidRPr="00596A29">
        <w:rPr>
          <w:rFonts w:cs="Arial"/>
        </w:rPr>
        <w:t>.</w:t>
      </w:r>
      <w:r w:rsidR="00980838">
        <w:rPr>
          <w:rFonts w:cs="Arial"/>
        </w:rPr>
        <w:t xml:space="preserve"> This can be the case of non-EDT Rel-15 UE</w:t>
      </w:r>
      <w:r w:rsidR="00B473FD">
        <w:rPr>
          <w:rFonts w:cs="Arial"/>
        </w:rPr>
        <w:t xml:space="preserve">, or the EDT UE that does not fulfil the </w:t>
      </w:r>
      <w:r w:rsidR="00607215">
        <w:rPr>
          <w:rFonts w:cs="Arial"/>
        </w:rPr>
        <w:t>conditions for initiating EDT procedure, e.g., due to large</w:t>
      </w:r>
      <w:r w:rsidR="006409C2">
        <w:rPr>
          <w:rFonts w:cs="Arial"/>
        </w:rPr>
        <w:t xml:space="preserve"> amount of </w:t>
      </w:r>
      <w:r w:rsidR="00607215">
        <w:rPr>
          <w:rFonts w:cs="Arial"/>
        </w:rPr>
        <w:t>UL data</w:t>
      </w:r>
      <w:r w:rsidR="00845DC8">
        <w:rPr>
          <w:rFonts w:cs="Arial"/>
        </w:rPr>
        <w:t xml:space="preserve"> </w:t>
      </w:r>
      <w:r w:rsidR="005C192A">
        <w:rPr>
          <w:rFonts w:cs="Arial"/>
        </w:rPr>
        <w:fldChar w:fldCharType="begin"/>
      </w:r>
      <w:r w:rsidR="005C192A">
        <w:rPr>
          <w:rFonts w:cs="Arial"/>
        </w:rPr>
        <w:instrText xml:space="preserve"> REF _Ref521000809 \r \h </w:instrText>
      </w:r>
      <w:r w:rsidR="005C192A">
        <w:rPr>
          <w:rFonts w:cs="Arial"/>
        </w:rPr>
      </w:r>
      <w:r w:rsidR="005C192A">
        <w:rPr>
          <w:rFonts w:cs="Arial"/>
        </w:rPr>
        <w:fldChar w:fldCharType="separate"/>
      </w:r>
      <w:r w:rsidR="00BD3129">
        <w:rPr>
          <w:rFonts w:cs="Arial"/>
        </w:rPr>
        <w:t>[1]</w:t>
      </w:r>
      <w:r w:rsidR="005C192A">
        <w:rPr>
          <w:rFonts w:cs="Arial"/>
        </w:rPr>
        <w:fldChar w:fldCharType="end"/>
      </w:r>
      <w:r w:rsidR="006409C2">
        <w:rPr>
          <w:rFonts w:cs="Arial"/>
        </w:rPr>
        <w:t>.</w:t>
      </w:r>
    </w:p>
    <w:p w14:paraId="77964535" w14:textId="30B7BCA6" w:rsidR="00596A29" w:rsidRPr="00596A29" w:rsidRDefault="004A55DC" w:rsidP="00596A29">
      <w:pPr>
        <w:pStyle w:val="Observation"/>
      </w:pPr>
      <w:bookmarkStart w:id="3" w:name="_Toc521636215"/>
      <w:r>
        <w:t>The</w:t>
      </w:r>
      <w:r w:rsidR="00AE3D29">
        <w:t xml:space="preserve"> UE with NCC provided during suspend </w:t>
      </w:r>
      <w:r w:rsidR="00CE337A">
        <w:t>need</w:t>
      </w:r>
      <w:r w:rsidR="00981A37">
        <w:t xml:space="preserve"> not initiate </w:t>
      </w:r>
      <w:r w:rsidR="007D0413">
        <w:t>EDT procedure</w:t>
      </w:r>
      <w:r w:rsidR="00596A29" w:rsidRPr="00596A29">
        <w:t>.</w:t>
      </w:r>
      <w:bookmarkEnd w:id="3"/>
    </w:p>
    <w:p w14:paraId="3ED56A32" w14:textId="0FB9E827" w:rsidR="000A2288" w:rsidRDefault="00805472" w:rsidP="005367E5">
      <w:pPr>
        <w:pStyle w:val="BodyText"/>
        <w:rPr>
          <w:rFonts w:cs="Arial"/>
        </w:rPr>
      </w:pPr>
      <w:r>
        <w:rPr>
          <w:rFonts w:cs="Arial"/>
        </w:rPr>
        <w:t>Th</w:t>
      </w:r>
      <w:r w:rsidR="00966E40">
        <w:rPr>
          <w:rFonts w:cs="Arial"/>
        </w:rPr>
        <w:t>e</w:t>
      </w:r>
      <w:r>
        <w:rPr>
          <w:rFonts w:cs="Arial"/>
        </w:rPr>
        <w:t xml:space="preserve"> UE </w:t>
      </w:r>
      <w:r w:rsidR="008E1786">
        <w:rPr>
          <w:rFonts w:cs="Arial"/>
        </w:rPr>
        <w:t>can</w:t>
      </w:r>
      <w:r w:rsidR="00047757">
        <w:rPr>
          <w:rFonts w:cs="Arial"/>
        </w:rPr>
        <w:t xml:space="preserve"> </w:t>
      </w:r>
      <w:r>
        <w:rPr>
          <w:rFonts w:cs="Arial"/>
        </w:rPr>
        <w:t xml:space="preserve">perform a </w:t>
      </w:r>
      <w:r w:rsidR="00047757">
        <w:rPr>
          <w:rFonts w:cs="Arial"/>
        </w:rPr>
        <w:t xml:space="preserve">legacy </w:t>
      </w:r>
      <w:r>
        <w:rPr>
          <w:rFonts w:cs="Arial"/>
        </w:rPr>
        <w:t>Rel-13 resume procedure</w:t>
      </w:r>
      <w:r w:rsidR="00ED37F4">
        <w:rPr>
          <w:rFonts w:cs="Arial"/>
        </w:rPr>
        <w:t xml:space="preserve">. </w:t>
      </w:r>
      <w:r w:rsidR="002123C1">
        <w:rPr>
          <w:rFonts w:cs="Arial"/>
        </w:rPr>
        <w:t xml:space="preserve">But it is beneficial </w:t>
      </w:r>
      <w:r w:rsidR="00A65C8C">
        <w:rPr>
          <w:rFonts w:cs="Arial"/>
        </w:rPr>
        <w:t xml:space="preserve">if </w:t>
      </w:r>
      <w:r w:rsidR="00512F8C">
        <w:rPr>
          <w:rFonts w:cs="Arial"/>
        </w:rPr>
        <w:t>the UE</w:t>
      </w:r>
      <w:r w:rsidR="00ED37F4">
        <w:rPr>
          <w:rFonts w:cs="Arial"/>
        </w:rPr>
        <w:t xml:space="preserve"> behaves as if there is early </w:t>
      </w:r>
      <w:r w:rsidR="00512F8C">
        <w:rPr>
          <w:rFonts w:cs="Arial"/>
        </w:rPr>
        <w:t xml:space="preserve">UL </w:t>
      </w:r>
      <w:r w:rsidR="00ED37F4">
        <w:rPr>
          <w:rFonts w:cs="Arial"/>
        </w:rPr>
        <w:t xml:space="preserve">data in Msg3, </w:t>
      </w:r>
      <w:r w:rsidR="00AA6F32">
        <w:rPr>
          <w:rFonts w:cs="Arial"/>
        </w:rPr>
        <w:t xml:space="preserve">i.e., </w:t>
      </w:r>
      <w:r w:rsidR="00ED37F4">
        <w:rPr>
          <w:rFonts w:cs="Arial"/>
        </w:rPr>
        <w:t xml:space="preserve">early activating </w:t>
      </w:r>
      <w:r w:rsidR="00AA6F32">
        <w:rPr>
          <w:rFonts w:cs="Arial"/>
        </w:rPr>
        <w:t xml:space="preserve">AS </w:t>
      </w:r>
      <w:r w:rsidR="00ED37F4">
        <w:rPr>
          <w:rFonts w:cs="Arial"/>
        </w:rPr>
        <w:t>security and resuming radio bearers before</w:t>
      </w:r>
      <w:r w:rsidR="00AA6F32">
        <w:rPr>
          <w:rFonts w:cs="Arial"/>
        </w:rPr>
        <w:t xml:space="preserve"> transmission of </w:t>
      </w:r>
      <w:r w:rsidR="006F467E">
        <w:rPr>
          <w:rFonts w:cs="Arial"/>
        </w:rPr>
        <w:t xml:space="preserve">the </w:t>
      </w:r>
      <w:r w:rsidR="006F467E" w:rsidRPr="006F467E">
        <w:rPr>
          <w:rFonts w:cs="Arial"/>
          <w:i/>
        </w:rPr>
        <w:t>RRCConnectionResumeRequest</w:t>
      </w:r>
      <w:r w:rsidR="006F467E">
        <w:rPr>
          <w:rFonts w:cs="Arial"/>
        </w:rPr>
        <w:t xml:space="preserve"> in</w:t>
      </w:r>
      <w:r w:rsidR="00ED37F4">
        <w:rPr>
          <w:rFonts w:cs="Arial"/>
        </w:rPr>
        <w:t xml:space="preserve"> Msg3.</w:t>
      </w:r>
      <w:r w:rsidR="00635833" w:rsidRPr="00855123">
        <w:rPr>
          <w:rFonts w:cs="Arial"/>
        </w:rPr>
        <w:t xml:space="preserve"> This way, the RRC message in Msg4 can be integrity protected </w:t>
      </w:r>
      <w:r w:rsidR="002413C7">
        <w:rPr>
          <w:rFonts w:cs="Arial"/>
        </w:rPr>
        <w:t xml:space="preserve">in addition to </w:t>
      </w:r>
      <w:r w:rsidR="007108B5">
        <w:rPr>
          <w:rFonts w:cs="Arial"/>
        </w:rPr>
        <w:t xml:space="preserve">being </w:t>
      </w:r>
      <w:r w:rsidR="00635833" w:rsidRPr="00855123">
        <w:rPr>
          <w:rFonts w:cs="Arial"/>
        </w:rPr>
        <w:t xml:space="preserve">ciphered and thus </w:t>
      </w:r>
      <w:r w:rsidR="00CB66C8">
        <w:rPr>
          <w:rFonts w:cs="Arial"/>
        </w:rPr>
        <w:t xml:space="preserve">AS security </w:t>
      </w:r>
      <w:r w:rsidR="009952BD">
        <w:rPr>
          <w:rFonts w:cs="Arial"/>
        </w:rPr>
        <w:t xml:space="preserve">for the connection is </w:t>
      </w:r>
      <w:r w:rsidR="00EA25EE">
        <w:rPr>
          <w:rFonts w:cs="Arial"/>
        </w:rPr>
        <w:t xml:space="preserve">further </w:t>
      </w:r>
      <w:r w:rsidR="009952BD">
        <w:rPr>
          <w:rFonts w:cs="Arial"/>
        </w:rPr>
        <w:t xml:space="preserve">enhanced. </w:t>
      </w:r>
      <w:r w:rsidR="009765A2">
        <w:rPr>
          <w:rFonts w:cs="Arial"/>
        </w:rPr>
        <w:t>Th</w:t>
      </w:r>
      <w:r w:rsidR="00563C0E">
        <w:rPr>
          <w:rFonts w:cs="Arial"/>
        </w:rPr>
        <w:t xml:space="preserve">e ciphering of the </w:t>
      </w:r>
      <w:r w:rsidR="00ED6C0B">
        <w:rPr>
          <w:rFonts w:cs="Arial"/>
        </w:rPr>
        <w:t xml:space="preserve">RRC </w:t>
      </w:r>
      <w:r w:rsidR="00563C0E">
        <w:rPr>
          <w:rFonts w:cs="Arial"/>
        </w:rPr>
        <w:t xml:space="preserve">signaling </w:t>
      </w:r>
      <w:r w:rsidR="009765A2">
        <w:rPr>
          <w:rFonts w:cs="Arial"/>
        </w:rPr>
        <w:t xml:space="preserve">is particularly </w:t>
      </w:r>
      <w:r w:rsidR="00E76F0A">
        <w:rPr>
          <w:rFonts w:cs="Arial"/>
        </w:rPr>
        <w:t>important</w:t>
      </w:r>
      <w:r w:rsidR="002B4CE2">
        <w:rPr>
          <w:rFonts w:cs="Arial"/>
        </w:rPr>
        <w:t xml:space="preserve"> for the case of mobile-terminated (MT) EDT</w:t>
      </w:r>
      <w:r w:rsidR="00CF0633">
        <w:rPr>
          <w:rFonts w:cs="Arial"/>
        </w:rPr>
        <w:t xml:space="preserve"> where the </w:t>
      </w:r>
      <w:r w:rsidR="00107A84">
        <w:rPr>
          <w:rFonts w:cs="Arial"/>
        </w:rPr>
        <w:t xml:space="preserve">RRC </w:t>
      </w:r>
      <w:r w:rsidR="00CF0633">
        <w:rPr>
          <w:rFonts w:cs="Arial"/>
        </w:rPr>
        <w:t xml:space="preserve">connection may be </w:t>
      </w:r>
      <w:r w:rsidR="00107A84">
        <w:rPr>
          <w:rFonts w:cs="Arial"/>
        </w:rPr>
        <w:t>suspended</w:t>
      </w:r>
      <w:r w:rsidR="008507E0">
        <w:rPr>
          <w:rFonts w:cs="Arial"/>
        </w:rPr>
        <w:t xml:space="preserve"> </w:t>
      </w:r>
      <w:r w:rsidR="00224865">
        <w:rPr>
          <w:rFonts w:cs="Arial"/>
        </w:rPr>
        <w:t>upon receiving</w:t>
      </w:r>
      <w:r w:rsidR="008507E0">
        <w:rPr>
          <w:rFonts w:cs="Arial"/>
        </w:rPr>
        <w:t xml:space="preserve"> Msg4</w:t>
      </w:r>
      <w:r w:rsidR="00D32C3D">
        <w:rPr>
          <w:rFonts w:cs="Arial"/>
        </w:rPr>
        <w:t>. In this case</w:t>
      </w:r>
      <w:r w:rsidR="00107A84">
        <w:rPr>
          <w:rFonts w:cs="Arial"/>
        </w:rPr>
        <w:t xml:space="preserve">, </w:t>
      </w:r>
      <w:r w:rsidR="001D3124">
        <w:rPr>
          <w:rFonts w:cs="Arial"/>
        </w:rPr>
        <w:t xml:space="preserve">Msg4 </w:t>
      </w:r>
      <w:r w:rsidR="00ED6C0B">
        <w:rPr>
          <w:rFonts w:cs="Arial"/>
        </w:rPr>
        <w:t xml:space="preserve">may </w:t>
      </w:r>
      <w:r w:rsidR="001D3124">
        <w:rPr>
          <w:rFonts w:cs="Arial"/>
        </w:rPr>
        <w:t xml:space="preserve">include the </w:t>
      </w:r>
      <w:r w:rsidR="001D3124" w:rsidRPr="001D3124">
        <w:rPr>
          <w:rFonts w:cs="Arial"/>
          <w:i/>
        </w:rPr>
        <w:t>RRCConnectionRelease</w:t>
      </w:r>
      <w:r w:rsidR="001D3124">
        <w:rPr>
          <w:rFonts w:cs="Arial"/>
        </w:rPr>
        <w:t xml:space="preserve"> with suspend indication and</w:t>
      </w:r>
      <w:r w:rsidR="00650B9C">
        <w:rPr>
          <w:rFonts w:cs="Arial"/>
        </w:rPr>
        <w:t xml:space="preserve"> the</w:t>
      </w:r>
      <w:r w:rsidR="001D3124">
        <w:rPr>
          <w:rFonts w:cs="Arial"/>
        </w:rPr>
        <w:t xml:space="preserve"> </w:t>
      </w:r>
      <w:proofErr w:type="spellStart"/>
      <w:r w:rsidR="001D3124" w:rsidRPr="001D3124">
        <w:rPr>
          <w:rFonts w:cs="Arial"/>
          <w:i/>
        </w:rPr>
        <w:t>resumeIdentity</w:t>
      </w:r>
      <w:proofErr w:type="spellEnd"/>
      <w:r w:rsidR="001D3124">
        <w:rPr>
          <w:rFonts w:cs="Arial"/>
          <w:i/>
        </w:rPr>
        <w:t xml:space="preserve"> </w:t>
      </w:r>
      <w:r w:rsidR="001D3124">
        <w:rPr>
          <w:rFonts w:cs="Arial"/>
        </w:rPr>
        <w:t>that needs to be ciphered</w:t>
      </w:r>
      <w:r w:rsidR="00635833" w:rsidRPr="00855123">
        <w:rPr>
          <w:rFonts w:cs="Arial"/>
        </w:rPr>
        <w:t>.</w:t>
      </w:r>
      <w:r w:rsidR="006A2F7E">
        <w:rPr>
          <w:rFonts w:cs="Arial"/>
        </w:rPr>
        <w:t xml:space="preserve"> </w:t>
      </w:r>
    </w:p>
    <w:p w14:paraId="4C2150BC" w14:textId="7F62562A" w:rsidR="00C727A4" w:rsidRPr="00702066" w:rsidRDefault="006A2F7E" w:rsidP="00074117">
      <w:pPr>
        <w:pStyle w:val="CommentText"/>
        <w:rPr>
          <w:rFonts w:cs="Arial"/>
        </w:rPr>
      </w:pPr>
      <w:r>
        <w:rPr>
          <w:rFonts w:cs="Arial"/>
        </w:rPr>
        <w:t xml:space="preserve">In addition, </w:t>
      </w:r>
      <w:proofErr w:type="gramStart"/>
      <w:r w:rsidR="000A2288">
        <w:t>in order to</w:t>
      </w:r>
      <w:proofErr w:type="gramEnd"/>
      <w:r w:rsidR="000A2288">
        <w:t xml:space="preserve"> avoid fragmentation of different solutions</w:t>
      </w:r>
      <w:r w:rsidR="00FE20FE">
        <w:t xml:space="preserve"> for resumption of a connection</w:t>
      </w:r>
      <w:r w:rsidR="000A2288">
        <w:t xml:space="preserve">, it would be beneficial for all Rel-15 UEs to always use the NCC (when provided) for </w:t>
      </w:r>
      <w:r w:rsidR="00337BFB">
        <w:t>enhanced</w:t>
      </w:r>
      <w:r w:rsidR="000A2288">
        <w:t xml:space="preserve"> security, especially </w:t>
      </w:r>
      <w:r w:rsidR="00CC025C">
        <w:t xml:space="preserve">given </w:t>
      </w:r>
      <w:r w:rsidR="000A2288">
        <w:t xml:space="preserve">that </w:t>
      </w:r>
      <w:r w:rsidR="00FE20FE">
        <w:t xml:space="preserve">the </w:t>
      </w:r>
      <w:r w:rsidR="000A2288">
        <w:t xml:space="preserve">behaviour is already expected for </w:t>
      </w:r>
      <w:r w:rsidR="00E73D2A">
        <w:t xml:space="preserve">not only EDT capable UEs but also </w:t>
      </w:r>
      <w:r w:rsidR="007C6723">
        <w:t xml:space="preserve">LTE </w:t>
      </w:r>
      <w:r w:rsidR="00E73D2A">
        <w:t xml:space="preserve">UEs connected to </w:t>
      </w:r>
      <w:r w:rsidR="000A2288">
        <w:t>5G</w:t>
      </w:r>
      <w:r w:rsidR="00E73D2A">
        <w:t xml:space="preserve"> </w:t>
      </w:r>
      <w:r w:rsidR="007C6723">
        <w:t>C</w:t>
      </w:r>
      <w:r w:rsidR="00E73D2A">
        <w:t>ore</w:t>
      </w:r>
      <w:r w:rsidR="000A2288">
        <w:t>.</w:t>
      </w:r>
      <w:r w:rsidR="00582BFC">
        <w:t xml:space="preserve"> </w:t>
      </w:r>
      <w:r w:rsidR="00582BFC">
        <w:rPr>
          <w:rFonts w:cs="Arial"/>
        </w:rPr>
        <w:t>T</w:t>
      </w:r>
      <w:r w:rsidR="00B21F1E">
        <w:rPr>
          <w:rFonts w:cs="Arial"/>
        </w:rPr>
        <w:t xml:space="preserve">his </w:t>
      </w:r>
      <w:r w:rsidR="00ED56CC">
        <w:rPr>
          <w:rFonts w:cs="Arial"/>
        </w:rPr>
        <w:t>procedure</w:t>
      </w:r>
      <w:r w:rsidR="00B21F1E">
        <w:rPr>
          <w:rFonts w:cs="Arial"/>
        </w:rPr>
        <w:t xml:space="preserve"> </w:t>
      </w:r>
      <w:r w:rsidR="00582BFC">
        <w:rPr>
          <w:rFonts w:cs="Arial"/>
        </w:rPr>
        <w:t xml:space="preserve">is </w:t>
      </w:r>
      <w:r w:rsidR="009D0023">
        <w:rPr>
          <w:rFonts w:cs="Arial"/>
        </w:rPr>
        <w:t xml:space="preserve">referred to as </w:t>
      </w:r>
      <w:r w:rsidR="009E5DCA">
        <w:rPr>
          <w:rFonts w:cs="Arial"/>
        </w:rPr>
        <w:t xml:space="preserve">early </w:t>
      </w:r>
      <w:r w:rsidR="00022552">
        <w:rPr>
          <w:rFonts w:cs="Arial"/>
        </w:rPr>
        <w:t xml:space="preserve">security </w:t>
      </w:r>
      <w:r w:rsidR="009D0023">
        <w:rPr>
          <w:rFonts w:cs="Arial"/>
        </w:rPr>
        <w:t>in this contribution</w:t>
      </w:r>
      <w:r w:rsidR="00FC6392">
        <w:rPr>
          <w:rFonts w:cs="Arial"/>
        </w:rPr>
        <w:t>.</w:t>
      </w:r>
      <w:r w:rsidR="00183373">
        <w:rPr>
          <w:rFonts w:cs="Arial"/>
        </w:rPr>
        <w:t xml:space="preserve"> </w:t>
      </w:r>
      <w:r w:rsidR="005367E5">
        <w:rPr>
          <w:rFonts w:cs="Arial"/>
        </w:rPr>
        <w:t xml:space="preserve">We </w:t>
      </w:r>
      <w:r w:rsidR="00603B6B">
        <w:rPr>
          <w:rFonts w:cs="Arial"/>
        </w:rPr>
        <w:t xml:space="preserve">also </w:t>
      </w:r>
      <w:r w:rsidR="005367E5">
        <w:rPr>
          <w:rFonts w:cs="Arial"/>
        </w:rPr>
        <w:t>note that there is no additional complexity</w:t>
      </w:r>
      <w:r w:rsidR="00603B6B">
        <w:rPr>
          <w:rFonts w:cs="Arial"/>
        </w:rPr>
        <w:t xml:space="preserve"> required</w:t>
      </w:r>
      <w:r w:rsidR="005367E5">
        <w:rPr>
          <w:rFonts w:cs="Arial"/>
        </w:rPr>
        <w:t xml:space="preserve"> for the UE to perform such actions in </w:t>
      </w:r>
      <w:r w:rsidR="006B3E4F">
        <w:rPr>
          <w:rFonts w:cs="Arial"/>
        </w:rPr>
        <w:t>e</w:t>
      </w:r>
      <w:r w:rsidR="00D318DE">
        <w:rPr>
          <w:rFonts w:cs="Arial"/>
        </w:rPr>
        <w:t>arly s</w:t>
      </w:r>
      <w:r w:rsidR="006B3E4F">
        <w:rPr>
          <w:rFonts w:cs="Arial"/>
        </w:rPr>
        <w:t>ecurity</w:t>
      </w:r>
      <w:r w:rsidR="005367E5">
        <w:rPr>
          <w:rFonts w:cs="Arial"/>
        </w:rPr>
        <w:t xml:space="preserve"> with respect to when the UE performs MO EDT procedure</w:t>
      </w:r>
      <w:r w:rsidR="006F687F">
        <w:rPr>
          <w:rFonts w:cs="Arial"/>
        </w:rPr>
        <w:t xml:space="preserve"> or RRC_INACTIVE procedure in </w:t>
      </w:r>
      <w:r w:rsidR="006F687F" w:rsidRPr="00702066">
        <w:rPr>
          <w:rFonts w:cs="Arial"/>
        </w:rPr>
        <w:t>LTE connectivity to 5G core</w:t>
      </w:r>
      <w:r w:rsidR="00286551">
        <w:rPr>
          <w:rFonts w:cs="Arial"/>
        </w:rPr>
        <w:t xml:space="preserve"> </w:t>
      </w:r>
      <w:r w:rsidR="00286551" w:rsidRPr="00702066">
        <w:rPr>
          <w:rFonts w:cs="Arial"/>
        </w:rPr>
        <w:fldChar w:fldCharType="begin"/>
      </w:r>
      <w:r w:rsidR="00286551" w:rsidRPr="00702066">
        <w:rPr>
          <w:rFonts w:cs="Arial"/>
        </w:rPr>
        <w:instrText xml:space="preserve"> REF _Ref521091718 \r \h </w:instrText>
      </w:r>
      <w:r w:rsidR="00286551">
        <w:rPr>
          <w:rFonts w:cs="Arial"/>
        </w:rPr>
        <w:instrText xml:space="preserve"> \* MERGEFORMAT </w:instrText>
      </w:r>
      <w:r w:rsidR="00286551" w:rsidRPr="00702066">
        <w:rPr>
          <w:rFonts w:cs="Arial"/>
        </w:rPr>
      </w:r>
      <w:r w:rsidR="00286551" w:rsidRPr="00702066">
        <w:rPr>
          <w:rFonts w:cs="Arial"/>
        </w:rPr>
        <w:fldChar w:fldCharType="separate"/>
      </w:r>
      <w:r w:rsidR="00BD3129">
        <w:rPr>
          <w:rFonts w:cs="Arial"/>
        </w:rPr>
        <w:t>[3]</w:t>
      </w:r>
      <w:r w:rsidR="00286551" w:rsidRPr="00702066">
        <w:rPr>
          <w:rFonts w:cs="Arial"/>
        </w:rPr>
        <w:fldChar w:fldCharType="end"/>
      </w:r>
      <w:r w:rsidR="00CF58B8">
        <w:rPr>
          <w:rFonts w:cs="Arial"/>
        </w:rPr>
        <w:t>.</w:t>
      </w:r>
    </w:p>
    <w:p w14:paraId="3D0BFD3E" w14:textId="093E9965" w:rsidR="008B0985" w:rsidRPr="00596A29" w:rsidRDefault="00ED5421" w:rsidP="008B0985">
      <w:pPr>
        <w:pStyle w:val="Observation"/>
      </w:pPr>
      <w:bookmarkStart w:id="4" w:name="_Toc521636216"/>
      <w:r>
        <w:t xml:space="preserve">Early security </w:t>
      </w:r>
      <w:r w:rsidR="008B0985">
        <w:t xml:space="preserve">is already supported in case of </w:t>
      </w:r>
      <w:r w:rsidR="00321564">
        <w:t xml:space="preserve">LTE </w:t>
      </w:r>
      <w:r w:rsidR="006966F2">
        <w:t xml:space="preserve">UE </w:t>
      </w:r>
      <w:r w:rsidR="00321564">
        <w:t>connected to 5GC</w:t>
      </w:r>
      <w:r w:rsidR="008B0985" w:rsidRPr="00596A29">
        <w:t>.</w:t>
      </w:r>
      <w:bookmarkEnd w:id="4"/>
    </w:p>
    <w:p w14:paraId="1624312A" w14:textId="55C7921E" w:rsidR="008B0985" w:rsidRPr="00333811" w:rsidRDefault="00333811" w:rsidP="008F3270">
      <w:pPr>
        <w:pStyle w:val="Observation"/>
        <w:rPr>
          <w:rFonts w:cs="Arial"/>
        </w:rPr>
      </w:pPr>
      <w:bookmarkStart w:id="5" w:name="_Toc521636217"/>
      <w:r>
        <w:lastRenderedPageBreak/>
        <w:t>A UP EDT capable UE is also capable of e</w:t>
      </w:r>
      <w:r w:rsidR="000006C1">
        <w:t>arly</w:t>
      </w:r>
      <w:r w:rsidR="00D318DE">
        <w:t xml:space="preserve"> s</w:t>
      </w:r>
      <w:r>
        <w:t>ecurity</w:t>
      </w:r>
      <w:r w:rsidRPr="00596A29">
        <w:t>.</w:t>
      </w:r>
      <w:bookmarkEnd w:id="5"/>
    </w:p>
    <w:p w14:paraId="041FF941" w14:textId="15104FF7" w:rsidR="001C40EA" w:rsidRDefault="008907E5" w:rsidP="007A510B">
      <w:pPr>
        <w:pStyle w:val="BodyText"/>
        <w:rPr>
          <w:rFonts w:cs="Arial"/>
        </w:rPr>
      </w:pPr>
      <w:r>
        <w:rPr>
          <w:rFonts w:cs="Arial"/>
        </w:rPr>
        <w:t>In addition, i</w:t>
      </w:r>
      <w:r w:rsidR="00253345">
        <w:rPr>
          <w:rFonts w:cs="Arial"/>
        </w:rPr>
        <w:t>t is observed that</w:t>
      </w:r>
      <w:r w:rsidR="009E3DE3">
        <w:rPr>
          <w:rFonts w:cs="Arial"/>
        </w:rPr>
        <w:t xml:space="preserve"> </w:t>
      </w:r>
      <w:r w:rsidR="008A006D">
        <w:rPr>
          <w:rFonts w:cs="Arial"/>
        </w:rPr>
        <w:t xml:space="preserve">with </w:t>
      </w:r>
      <w:r w:rsidR="00364DF0">
        <w:rPr>
          <w:rFonts w:cs="Arial"/>
        </w:rPr>
        <w:t>early security activation</w:t>
      </w:r>
      <w:r w:rsidR="00370B3C">
        <w:rPr>
          <w:rFonts w:cs="Arial"/>
        </w:rPr>
        <w:t xml:space="preserve">, </w:t>
      </w:r>
      <w:r w:rsidR="008522B2">
        <w:rPr>
          <w:rFonts w:cs="Arial"/>
        </w:rPr>
        <w:t xml:space="preserve">even </w:t>
      </w:r>
      <w:r w:rsidR="00A75251">
        <w:rPr>
          <w:rFonts w:cs="Arial"/>
        </w:rPr>
        <w:t>when</w:t>
      </w:r>
      <w:r w:rsidR="00D35C00">
        <w:rPr>
          <w:rFonts w:cs="Arial"/>
        </w:rPr>
        <w:t xml:space="preserve"> </w:t>
      </w:r>
      <w:r w:rsidR="007B49B4">
        <w:rPr>
          <w:rFonts w:cs="Arial"/>
        </w:rPr>
        <w:t xml:space="preserve">the UE </w:t>
      </w:r>
      <w:r w:rsidR="00D35C00">
        <w:rPr>
          <w:rFonts w:cs="Arial"/>
        </w:rPr>
        <w:t>does not send early data in Msg</w:t>
      </w:r>
      <w:r w:rsidR="00AA6971">
        <w:rPr>
          <w:rFonts w:cs="Arial"/>
        </w:rPr>
        <w:t>3</w:t>
      </w:r>
      <w:r w:rsidR="00D35C00">
        <w:rPr>
          <w:rFonts w:cs="Arial"/>
        </w:rPr>
        <w:t xml:space="preserve">, it </w:t>
      </w:r>
      <w:r w:rsidR="007B49B4">
        <w:rPr>
          <w:rFonts w:cs="Arial"/>
        </w:rPr>
        <w:t>is ready to receive Msg4 with</w:t>
      </w:r>
      <w:r w:rsidR="00AE49EE">
        <w:rPr>
          <w:rFonts w:cs="Arial"/>
        </w:rPr>
        <w:t xml:space="preserve"> </w:t>
      </w:r>
      <w:r w:rsidR="007B49B4">
        <w:rPr>
          <w:rFonts w:cs="Arial"/>
        </w:rPr>
        <w:t xml:space="preserve">DL data </w:t>
      </w:r>
      <w:r w:rsidR="00BD0485">
        <w:rPr>
          <w:rFonts w:cs="Arial"/>
        </w:rPr>
        <w:t xml:space="preserve">ciphered </w:t>
      </w:r>
      <w:r w:rsidR="007B49B4">
        <w:rPr>
          <w:rFonts w:cs="Arial"/>
        </w:rPr>
        <w:t>using new</w:t>
      </w:r>
      <w:r w:rsidR="008414AC">
        <w:rPr>
          <w:rFonts w:cs="Arial"/>
        </w:rPr>
        <w:t xml:space="preserve"> ciphering key</w:t>
      </w:r>
      <w:r w:rsidR="007368F9">
        <w:rPr>
          <w:rFonts w:cs="Arial"/>
        </w:rPr>
        <w:t xml:space="preserve"> </w:t>
      </w:r>
      <w:proofErr w:type="spellStart"/>
      <w:r w:rsidR="00F71C5C">
        <w:rPr>
          <w:rFonts w:cs="Arial"/>
        </w:rPr>
        <w:t>K</w:t>
      </w:r>
      <w:r w:rsidR="00F71C5C" w:rsidRPr="00B86F43">
        <w:rPr>
          <w:vertAlign w:val="subscript"/>
        </w:rPr>
        <w:t>UPenc</w:t>
      </w:r>
      <w:proofErr w:type="spellEnd"/>
      <w:r w:rsidR="00F71C5C">
        <w:rPr>
          <w:rFonts w:cs="Arial"/>
        </w:rPr>
        <w:t xml:space="preserve"> </w:t>
      </w:r>
      <w:r w:rsidR="008414AC">
        <w:rPr>
          <w:rFonts w:cs="Arial"/>
        </w:rPr>
        <w:t>(i.e., associated with the NCC from suspend</w:t>
      </w:r>
      <w:r w:rsidR="006D7458">
        <w:rPr>
          <w:rFonts w:cs="Arial"/>
        </w:rPr>
        <w:t xml:space="preserve"> </w:t>
      </w:r>
      <w:r w:rsidR="006D7458">
        <w:rPr>
          <w:rFonts w:cs="Arial"/>
        </w:rPr>
        <w:fldChar w:fldCharType="begin"/>
      </w:r>
      <w:r w:rsidR="006D7458">
        <w:rPr>
          <w:rFonts w:cs="Arial"/>
        </w:rPr>
        <w:instrText xml:space="preserve"> REF _Ref521087903 \r \h </w:instrText>
      </w:r>
      <w:r w:rsidR="006D7458">
        <w:rPr>
          <w:rFonts w:cs="Arial"/>
        </w:rPr>
      </w:r>
      <w:r w:rsidR="006D7458">
        <w:rPr>
          <w:rFonts w:cs="Arial"/>
        </w:rPr>
        <w:fldChar w:fldCharType="separate"/>
      </w:r>
      <w:r w:rsidR="00BD3129">
        <w:rPr>
          <w:rFonts w:cs="Arial"/>
        </w:rPr>
        <w:t>[2]</w:t>
      </w:r>
      <w:r w:rsidR="006D7458">
        <w:rPr>
          <w:rFonts w:cs="Arial"/>
        </w:rPr>
        <w:fldChar w:fldCharType="end"/>
      </w:r>
      <w:r w:rsidR="008414AC">
        <w:rPr>
          <w:rFonts w:cs="Arial"/>
        </w:rPr>
        <w:t>)</w:t>
      </w:r>
      <w:r w:rsidR="003C607B">
        <w:rPr>
          <w:rFonts w:cs="Arial"/>
        </w:rPr>
        <w:t>.</w:t>
      </w:r>
      <w:r w:rsidR="005862B9">
        <w:rPr>
          <w:rFonts w:cs="Arial"/>
        </w:rPr>
        <w:t xml:space="preserve"> </w:t>
      </w:r>
      <w:r w:rsidR="001912A7">
        <w:rPr>
          <w:rFonts w:cs="Arial"/>
        </w:rPr>
        <w:t xml:space="preserve">This is a straightforward </w:t>
      </w:r>
      <w:r w:rsidR="001B29BE">
        <w:rPr>
          <w:rFonts w:cs="Arial"/>
        </w:rPr>
        <w:t xml:space="preserve">way of </w:t>
      </w:r>
      <w:r w:rsidR="00974454">
        <w:rPr>
          <w:rFonts w:cs="Arial"/>
        </w:rPr>
        <w:t>having</w:t>
      </w:r>
      <w:r w:rsidR="001B29BE">
        <w:rPr>
          <w:rFonts w:cs="Arial"/>
        </w:rPr>
        <w:t xml:space="preserve"> early data in Msg4, i.e., </w:t>
      </w:r>
      <w:r w:rsidR="007F7C1F">
        <w:rPr>
          <w:rFonts w:cs="Arial"/>
        </w:rPr>
        <w:t>MT EDT</w:t>
      </w:r>
      <w:r w:rsidR="004220F4">
        <w:rPr>
          <w:rFonts w:cs="Arial"/>
        </w:rPr>
        <w:t xml:space="preserve"> without </w:t>
      </w:r>
      <w:r w:rsidR="00C1262E">
        <w:rPr>
          <w:rFonts w:cs="Arial"/>
        </w:rPr>
        <w:t xml:space="preserve">the </w:t>
      </w:r>
      <w:r w:rsidR="004220F4">
        <w:rPr>
          <w:rFonts w:cs="Arial"/>
        </w:rPr>
        <w:t>need of any further change.</w:t>
      </w:r>
      <w:r w:rsidR="00D677BA">
        <w:rPr>
          <w:rFonts w:cs="Arial"/>
        </w:rPr>
        <w:t xml:space="preserve"> In other words, the </w:t>
      </w:r>
      <w:r w:rsidR="0050084B">
        <w:rPr>
          <w:rFonts w:cs="Arial"/>
        </w:rPr>
        <w:t>early security</w:t>
      </w:r>
      <w:r w:rsidR="00D677BA">
        <w:rPr>
          <w:rFonts w:cs="Arial"/>
        </w:rPr>
        <w:t xml:space="preserve"> facilitates </w:t>
      </w:r>
      <w:r w:rsidR="002E3659">
        <w:rPr>
          <w:rFonts w:cs="Arial"/>
        </w:rPr>
        <w:t>MT EDT.</w:t>
      </w:r>
    </w:p>
    <w:p w14:paraId="5596B274" w14:textId="2D5AB49F" w:rsidR="004220F4" w:rsidRPr="00596A29" w:rsidRDefault="00EF30B4" w:rsidP="004220F4">
      <w:pPr>
        <w:pStyle w:val="Observation"/>
      </w:pPr>
      <w:bookmarkStart w:id="6" w:name="_Toc521636218"/>
      <w:r>
        <w:t xml:space="preserve">With </w:t>
      </w:r>
      <w:r w:rsidR="0050084B">
        <w:t>early security</w:t>
      </w:r>
      <w:r>
        <w:t>,</w:t>
      </w:r>
      <w:r w:rsidR="004220F4">
        <w:t xml:space="preserve"> </w:t>
      </w:r>
      <w:r>
        <w:t>mobile-terminated</w:t>
      </w:r>
      <w:r w:rsidR="004220F4">
        <w:t xml:space="preserve"> EDT is </w:t>
      </w:r>
      <w:r w:rsidR="000822AC">
        <w:t>possible</w:t>
      </w:r>
      <w:r>
        <w:t xml:space="preserve"> without </w:t>
      </w:r>
      <w:r w:rsidR="005A0CCE">
        <w:t>any</w:t>
      </w:r>
      <w:r w:rsidR="000822AC">
        <w:t xml:space="preserve"> fur</w:t>
      </w:r>
      <w:r w:rsidR="000C4065">
        <w:t>ther change</w:t>
      </w:r>
      <w:r w:rsidR="009F1F42">
        <w:t>s</w:t>
      </w:r>
      <w:r w:rsidR="000C4065">
        <w:t>.</w:t>
      </w:r>
      <w:bookmarkEnd w:id="6"/>
    </w:p>
    <w:p w14:paraId="779C5E13" w14:textId="4E487117" w:rsidR="00B60428" w:rsidRDefault="008F3270" w:rsidP="00807944">
      <w:pPr>
        <w:pStyle w:val="CommentText"/>
      </w:pPr>
      <w:r w:rsidRPr="00702066">
        <w:rPr>
          <w:rFonts w:cs="Arial"/>
        </w:rPr>
        <w:t xml:space="preserve">It is therefore natural </w:t>
      </w:r>
      <w:r>
        <w:rPr>
          <w:rFonts w:cs="Arial"/>
        </w:rPr>
        <w:t xml:space="preserve">and beneficial </w:t>
      </w:r>
      <w:r w:rsidRPr="00702066">
        <w:rPr>
          <w:rFonts w:cs="Arial"/>
        </w:rPr>
        <w:t xml:space="preserve">to have </w:t>
      </w:r>
      <w:r w:rsidR="007D5C17">
        <w:rPr>
          <w:rFonts w:cs="Arial"/>
        </w:rPr>
        <w:t>possibility for</w:t>
      </w:r>
      <w:r>
        <w:rPr>
          <w:rFonts w:cs="Arial"/>
        </w:rPr>
        <w:t xml:space="preserve"> </w:t>
      </w:r>
      <w:r w:rsidR="0050084B">
        <w:rPr>
          <w:rFonts w:cs="Arial"/>
        </w:rPr>
        <w:t>early security</w:t>
      </w:r>
      <w:r>
        <w:rPr>
          <w:rFonts w:cs="Arial"/>
        </w:rPr>
        <w:t xml:space="preserve"> </w:t>
      </w:r>
      <w:r w:rsidR="0067437F">
        <w:rPr>
          <w:rFonts w:cs="Arial"/>
        </w:rPr>
        <w:t xml:space="preserve">specified </w:t>
      </w:r>
      <w:r w:rsidR="00217839">
        <w:rPr>
          <w:rFonts w:cs="Arial"/>
        </w:rPr>
        <w:t xml:space="preserve">for </w:t>
      </w:r>
      <w:r>
        <w:rPr>
          <w:rFonts w:cs="Arial"/>
        </w:rPr>
        <w:t>Rel-15.</w:t>
      </w:r>
    </w:p>
    <w:p w14:paraId="44D1F1B1" w14:textId="08EDC3E9" w:rsidR="00B60428" w:rsidRPr="00E4206F" w:rsidRDefault="00B60428" w:rsidP="00B60428">
      <w:pPr>
        <w:pStyle w:val="Proposal"/>
        <w:tabs>
          <w:tab w:val="clear" w:pos="1304"/>
        </w:tabs>
        <w:ind w:left="1701" w:hanging="1701"/>
      </w:pPr>
      <w:bookmarkStart w:id="7" w:name="_Toc521636219"/>
      <w:r>
        <w:t xml:space="preserve">The UE with NCC provided during suspend always performs </w:t>
      </w:r>
      <w:r w:rsidR="0050084B">
        <w:t>early security</w:t>
      </w:r>
      <w:r>
        <w:t>, i.e., re-activate</w:t>
      </w:r>
      <w:r w:rsidR="0031623E">
        <w:t>s</w:t>
      </w:r>
      <w:r>
        <w:t xml:space="preserve"> AS security using the NCC, resume</w:t>
      </w:r>
      <w:r w:rsidR="0031623E">
        <w:t>s</w:t>
      </w:r>
      <w:r>
        <w:t xml:space="preserve"> radio bearers, and restore</w:t>
      </w:r>
      <w:r w:rsidR="0031623E">
        <w:t>s</w:t>
      </w:r>
      <w:r>
        <w:t xml:space="preserve"> AS states before Msg3 transmission</w:t>
      </w:r>
      <w:r w:rsidRPr="00E4206F">
        <w:t>.</w:t>
      </w:r>
      <w:bookmarkEnd w:id="7"/>
    </w:p>
    <w:p w14:paraId="3D181002" w14:textId="5D2747F3" w:rsidR="0027293F" w:rsidRDefault="007D53F3" w:rsidP="00807944">
      <w:pPr>
        <w:pStyle w:val="CommentText"/>
      </w:pPr>
      <w:proofErr w:type="gramStart"/>
      <w:r>
        <w:t>S</w:t>
      </w:r>
      <w:r w:rsidR="002200FE">
        <w:t>imilar to</w:t>
      </w:r>
      <w:proofErr w:type="gramEnd"/>
      <w:r w:rsidR="002200FE">
        <w:t xml:space="preserve"> the agreement in EDT</w:t>
      </w:r>
      <w:r w:rsidR="00245EAF">
        <w:t xml:space="preserve"> above</w:t>
      </w:r>
      <w:r w:rsidR="002200FE">
        <w:t>,</w:t>
      </w:r>
      <w:r>
        <w:t xml:space="preserve"> since the security </w:t>
      </w:r>
      <w:r w:rsidR="0021589A">
        <w:t>has been re-activated before Msg3, if the UE receives</w:t>
      </w:r>
      <w:r w:rsidR="002200FE">
        <w:t xml:space="preserve"> </w:t>
      </w:r>
      <w:r w:rsidR="00B663AE">
        <w:t>a</w:t>
      </w:r>
      <w:r w:rsidR="00CB00AE">
        <w:t xml:space="preserve"> </w:t>
      </w:r>
      <w:r w:rsidR="00CB00AE" w:rsidRPr="00CC6646">
        <w:rPr>
          <w:i/>
        </w:rPr>
        <w:t>RRCConnectionResume</w:t>
      </w:r>
      <w:r w:rsidR="00CB00AE">
        <w:t xml:space="preserve"> message </w:t>
      </w:r>
      <w:r w:rsidR="00725764">
        <w:t xml:space="preserve">in response to the </w:t>
      </w:r>
      <w:r w:rsidR="00725764" w:rsidRPr="00CC6646">
        <w:rPr>
          <w:i/>
        </w:rPr>
        <w:t>RRCConnectionResumeRequest</w:t>
      </w:r>
      <w:r w:rsidR="00725764">
        <w:t xml:space="preserve"> </w:t>
      </w:r>
      <w:r w:rsidR="008B1926">
        <w:t xml:space="preserve">with </w:t>
      </w:r>
      <w:r w:rsidR="0050084B">
        <w:t>early security</w:t>
      </w:r>
      <w:r w:rsidR="008B1926">
        <w:t xml:space="preserve">, the NCC therein </w:t>
      </w:r>
      <w:r w:rsidR="009A2C18">
        <w:t>should be ignored</w:t>
      </w:r>
      <w:r w:rsidR="00FD6AF5">
        <w:t>.</w:t>
      </w:r>
    </w:p>
    <w:p w14:paraId="1A511B66" w14:textId="1B64F28C" w:rsidR="008B1926" w:rsidRDefault="00280D7E" w:rsidP="001800B4">
      <w:pPr>
        <w:pStyle w:val="Proposal"/>
        <w:tabs>
          <w:tab w:val="clear" w:pos="1304"/>
        </w:tabs>
        <w:ind w:left="1701" w:hanging="1701"/>
      </w:pPr>
      <w:bookmarkStart w:id="8" w:name="_Toc521636220"/>
      <w:r>
        <w:t>The UE ignores</w:t>
      </w:r>
      <w:r w:rsidRPr="00F61954">
        <w:t xml:space="preserve"> </w:t>
      </w:r>
      <w:r w:rsidR="00F61954">
        <w:t>NCC value received in the</w:t>
      </w:r>
      <w:r w:rsidR="00F61954" w:rsidRPr="00F61954">
        <w:t xml:space="preserve"> </w:t>
      </w:r>
      <w:r w:rsidR="00F61954" w:rsidRPr="00CC6646">
        <w:rPr>
          <w:i/>
        </w:rPr>
        <w:t>RRCConnectionResume</w:t>
      </w:r>
      <w:r w:rsidR="00F61954" w:rsidRPr="00F61954">
        <w:t xml:space="preserve"> message in response to</w:t>
      </w:r>
      <w:r w:rsidR="00245EAF">
        <w:t xml:space="preserve"> the</w:t>
      </w:r>
      <w:r w:rsidR="00F61954" w:rsidRPr="00F61954">
        <w:t xml:space="preserve"> </w:t>
      </w:r>
      <w:r w:rsidR="00F61954" w:rsidRPr="00CC6646">
        <w:rPr>
          <w:i/>
        </w:rPr>
        <w:t>RRCConnectionResumeRequest</w:t>
      </w:r>
      <w:r w:rsidR="00F61954" w:rsidRPr="00F61954">
        <w:t xml:space="preserve"> message </w:t>
      </w:r>
      <w:r w:rsidR="00F61954">
        <w:t xml:space="preserve">with </w:t>
      </w:r>
      <w:r w:rsidR="0050084B">
        <w:t>early security</w:t>
      </w:r>
      <w:r w:rsidR="008B1926" w:rsidRPr="00E4206F">
        <w:t>.</w:t>
      </w:r>
      <w:bookmarkEnd w:id="8"/>
    </w:p>
    <w:p w14:paraId="4839190F" w14:textId="443352A9" w:rsidR="00A116F8" w:rsidRDefault="001B7025" w:rsidP="00807944">
      <w:pPr>
        <w:pStyle w:val="CommentText"/>
      </w:pPr>
      <w:r>
        <w:t xml:space="preserve">To </w:t>
      </w:r>
      <w:r w:rsidR="008155C5">
        <w:t xml:space="preserve">make the eNB aware of this </w:t>
      </w:r>
      <w:r w:rsidR="0050084B">
        <w:t>early security</w:t>
      </w:r>
      <w:r w:rsidR="00C257A9">
        <w:t xml:space="preserve"> </w:t>
      </w:r>
      <w:r w:rsidR="008155C5">
        <w:t xml:space="preserve">capability of the UE, it is proposed to introduce </w:t>
      </w:r>
      <w:r w:rsidR="00F70F47">
        <w:t xml:space="preserve">1-bit capability for this </w:t>
      </w:r>
      <w:r w:rsidR="0050084B">
        <w:t>early security</w:t>
      </w:r>
      <w:r w:rsidR="00F70F47">
        <w:t xml:space="preserve"> </w:t>
      </w:r>
      <w:r w:rsidR="00025ED8">
        <w:t xml:space="preserve">as a </w:t>
      </w:r>
      <w:r w:rsidR="00D16BCD">
        <w:t xml:space="preserve">separate </w:t>
      </w:r>
      <w:r w:rsidR="00C727A4">
        <w:t xml:space="preserve">UE </w:t>
      </w:r>
      <w:r w:rsidR="00D16BCD">
        <w:t>capability</w:t>
      </w:r>
      <w:r w:rsidR="00F70F47">
        <w:t>.</w:t>
      </w:r>
      <w:r w:rsidR="00B274E4">
        <w:t xml:space="preserve"> </w:t>
      </w:r>
      <w:r w:rsidR="006A6267">
        <w:t>In addition</w:t>
      </w:r>
      <w:r w:rsidR="00B274E4">
        <w:t xml:space="preserve">, the </w:t>
      </w:r>
      <w:r w:rsidR="00C257A9">
        <w:t>eNB should also infor</w:t>
      </w:r>
      <w:r w:rsidR="00640D92">
        <w:t>m UE</w:t>
      </w:r>
      <w:r w:rsidR="001D704F">
        <w:t>s</w:t>
      </w:r>
      <w:r w:rsidR="00640D92">
        <w:t xml:space="preserve"> </w:t>
      </w:r>
      <w:r w:rsidR="00BA1B4A">
        <w:t>whether</w:t>
      </w:r>
      <w:r w:rsidR="00DC7B73">
        <w:t xml:space="preserve"> </w:t>
      </w:r>
      <w:r w:rsidR="0050084B">
        <w:t>early security</w:t>
      </w:r>
      <w:r w:rsidR="00DC7B73">
        <w:t xml:space="preserve"> can be used in </w:t>
      </w:r>
      <w:r w:rsidR="00BA1B4A">
        <w:t>a cell</w:t>
      </w:r>
      <w:r w:rsidR="00640D92">
        <w:t>, preferably via system information.</w:t>
      </w:r>
    </w:p>
    <w:p w14:paraId="5A0D0857" w14:textId="1A5685C3" w:rsidR="00F70F47" w:rsidRDefault="00F70F47" w:rsidP="00F70F47">
      <w:pPr>
        <w:pStyle w:val="Proposal"/>
        <w:tabs>
          <w:tab w:val="clear" w:pos="1304"/>
        </w:tabs>
        <w:ind w:left="1701" w:hanging="1701"/>
      </w:pPr>
      <w:bookmarkStart w:id="9" w:name="_Toc521636221"/>
      <w:r>
        <w:t xml:space="preserve">Introduce </w:t>
      </w:r>
      <w:r w:rsidR="0050084B">
        <w:t>early security</w:t>
      </w:r>
      <w:r w:rsidR="00A66649">
        <w:t xml:space="preserve"> as a separate UE capability</w:t>
      </w:r>
      <w:r w:rsidRPr="00E4206F">
        <w:t>.</w:t>
      </w:r>
      <w:bookmarkEnd w:id="9"/>
    </w:p>
    <w:p w14:paraId="510B0AB5" w14:textId="7FF6E64C" w:rsidR="002E2F73" w:rsidRPr="00E4206F" w:rsidRDefault="002E2F73" w:rsidP="00F70F47">
      <w:pPr>
        <w:pStyle w:val="Proposal"/>
        <w:tabs>
          <w:tab w:val="clear" w:pos="1304"/>
        </w:tabs>
        <w:ind w:left="1701" w:hanging="1701"/>
      </w:pPr>
      <w:bookmarkStart w:id="10" w:name="_Toc521636222"/>
      <w:r w:rsidRPr="002E2F73">
        <w:t xml:space="preserve">The indication of </w:t>
      </w:r>
      <w:r w:rsidR="0050084B">
        <w:t>early security</w:t>
      </w:r>
      <w:r>
        <w:t xml:space="preserve"> </w:t>
      </w:r>
      <w:r w:rsidR="00281CB6">
        <w:t xml:space="preserve">can be used in a cell </w:t>
      </w:r>
      <w:r>
        <w:t>is</w:t>
      </w:r>
      <w:r w:rsidRPr="002E2F73">
        <w:t xml:space="preserve"> signalled in SIB2 (SIB2-NB).</w:t>
      </w:r>
      <w:bookmarkEnd w:id="10"/>
    </w:p>
    <w:p w14:paraId="3D62200F" w14:textId="2EFC85A6" w:rsidR="001C4348" w:rsidRPr="00E11627" w:rsidRDefault="00123652" w:rsidP="001C4348">
      <w:pPr>
        <w:pStyle w:val="Heading2"/>
      </w:pPr>
      <w:r>
        <w:t>Msg3 s</w:t>
      </w:r>
      <w:r w:rsidR="000F6FCE">
        <w:t xml:space="preserve">ecurity </w:t>
      </w:r>
    </w:p>
    <w:p w14:paraId="7C322154" w14:textId="340F64E3" w:rsidR="00F70F47" w:rsidRPr="009E08EF" w:rsidRDefault="00B10709" w:rsidP="00807944">
      <w:pPr>
        <w:pStyle w:val="CommentText"/>
      </w:pPr>
      <w:bookmarkStart w:id="11" w:name="_GoBack"/>
      <w:bookmarkEnd w:id="11"/>
      <w:r w:rsidRPr="009E08EF">
        <w:t>R</w:t>
      </w:r>
      <w:r w:rsidR="00E475B2" w:rsidRPr="009E08EF">
        <w:t xml:space="preserve">eplay attacks </w:t>
      </w:r>
      <w:r w:rsidR="00581C13" w:rsidRPr="009E08EF">
        <w:t xml:space="preserve">on </w:t>
      </w:r>
      <w:r w:rsidR="00C41549" w:rsidRPr="009E08EF">
        <w:t xml:space="preserve">the RRCConnectionResumeRequest </w:t>
      </w:r>
      <w:r w:rsidR="006B5A3C" w:rsidRPr="009E08EF">
        <w:t xml:space="preserve">in </w:t>
      </w:r>
      <w:r w:rsidR="00581C13" w:rsidRPr="009E08EF">
        <w:t>Msg3</w:t>
      </w:r>
      <w:r w:rsidR="006D69F1" w:rsidRPr="009E08EF">
        <w:t xml:space="preserve">, e.g., when </w:t>
      </w:r>
      <w:r w:rsidR="00F422EE" w:rsidRPr="009E08EF">
        <w:t>the resume request is rejected</w:t>
      </w:r>
      <w:r w:rsidR="00AC1FC5" w:rsidRPr="009E08EF">
        <w:t xml:space="preserve"> </w:t>
      </w:r>
      <w:r w:rsidR="005B7CD0" w:rsidRPr="009E08EF">
        <w:t xml:space="preserve">is </w:t>
      </w:r>
      <w:r w:rsidR="00C43097" w:rsidRPr="009E08EF">
        <w:t xml:space="preserve">another </w:t>
      </w:r>
      <w:r w:rsidR="009D0327" w:rsidRPr="009E08EF">
        <w:t xml:space="preserve">security </w:t>
      </w:r>
      <w:r w:rsidR="00C43097" w:rsidRPr="009E08EF">
        <w:t xml:space="preserve">aspect </w:t>
      </w:r>
      <w:r w:rsidR="000B2DA4" w:rsidRPr="009E08EF">
        <w:t>for</w:t>
      </w:r>
      <w:r w:rsidR="00F21C18" w:rsidRPr="009E08EF">
        <w:t xml:space="preserve"> resume procedure</w:t>
      </w:r>
      <w:r w:rsidR="00937736" w:rsidRPr="009E08EF">
        <w:t xml:space="preserve">. </w:t>
      </w:r>
      <w:r w:rsidR="00F00CDA" w:rsidRPr="009E08EF">
        <w:t>A r</w:t>
      </w:r>
      <w:r w:rsidR="001200FA" w:rsidRPr="009E08EF">
        <w:t xml:space="preserve">eplayed Msg3 </w:t>
      </w:r>
      <w:r w:rsidR="00AA2DCD" w:rsidRPr="009E08EF">
        <w:t>can</w:t>
      </w:r>
      <w:r w:rsidR="00CB657F" w:rsidRPr="009E08EF">
        <w:t xml:space="preserve">not be detected by the </w:t>
      </w:r>
      <w:r w:rsidR="00AA2DCD" w:rsidRPr="009E08EF">
        <w:t>eNB</w:t>
      </w:r>
      <w:r w:rsidR="00F93D22" w:rsidRPr="009E08EF">
        <w:t xml:space="preserve"> </w:t>
      </w:r>
      <w:r w:rsidR="007E78A0" w:rsidRPr="009E08EF">
        <w:t>resulting in</w:t>
      </w:r>
      <w:r w:rsidR="00F93D22" w:rsidRPr="009E08EF">
        <w:t xml:space="preserve"> </w:t>
      </w:r>
      <w:r w:rsidR="008418DE" w:rsidRPr="009E08EF">
        <w:t xml:space="preserve">reassignment of </w:t>
      </w:r>
      <w:r w:rsidR="00EA6124" w:rsidRPr="009E08EF">
        <w:t xml:space="preserve">new </w:t>
      </w:r>
      <w:proofErr w:type="spellStart"/>
      <w:r w:rsidR="00EA6124" w:rsidRPr="009E08EF">
        <w:t>resumeID</w:t>
      </w:r>
      <w:proofErr w:type="spellEnd"/>
      <w:r w:rsidR="00EA6124" w:rsidRPr="009E08EF">
        <w:t xml:space="preserve"> to an attacker and a right UE </w:t>
      </w:r>
      <w:r w:rsidR="00110530" w:rsidRPr="009E08EF">
        <w:t xml:space="preserve">cannot resume its </w:t>
      </w:r>
      <w:r w:rsidR="0063656A" w:rsidRPr="009E08EF">
        <w:t xml:space="preserve">suspended connection as a </w:t>
      </w:r>
      <w:proofErr w:type="spellStart"/>
      <w:r w:rsidR="0063656A" w:rsidRPr="009E08EF">
        <w:t>consequnce</w:t>
      </w:r>
      <w:proofErr w:type="spellEnd"/>
      <w:r w:rsidR="00CB657F" w:rsidRPr="009E08EF">
        <w:t xml:space="preserve">. </w:t>
      </w:r>
      <w:r w:rsidR="001D5CC1" w:rsidRPr="009E08EF">
        <w:t xml:space="preserve">To </w:t>
      </w:r>
      <w:r w:rsidR="004241C8" w:rsidRPr="009E08EF">
        <w:t xml:space="preserve">further </w:t>
      </w:r>
      <w:r w:rsidR="001D5CC1" w:rsidRPr="009E08EF">
        <w:t xml:space="preserve">improve security for resume procedure, </w:t>
      </w:r>
      <w:r w:rsidR="00FC4AD6" w:rsidRPr="009E08EF">
        <w:t>it is</w:t>
      </w:r>
      <w:r w:rsidR="00D234A7" w:rsidRPr="009E08EF">
        <w:t xml:space="preserve"> proposed</w:t>
      </w:r>
      <w:r w:rsidR="00D852F5" w:rsidRPr="009E08EF">
        <w:t xml:space="preserve"> to </w:t>
      </w:r>
      <w:r w:rsidR="00A259F9" w:rsidRPr="009E08EF">
        <w:t>reduce exposure to replay</w:t>
      </w:r>
      <w:r w:rsidR="004B0295" w:rsidRPr="009E08EF">
        <w:t xml:space="preserve"> attacks by including freshness parameter(s) in the calculation of </w:t>
      </w:r>
      <w:r w:rsidR="007D71D0" w:rsidRPr="009E08EF">
        <w:t xml:space="preserve">the </w:t>
      </w:r>
      <w:r w:rsidR="00C24C88" w:rsidRPr="009E08EF">
        <w:rPr>
          <w:i/>
        </w:rPr>
        <w:t>shortResumeMAC-I</w:t>
      </w:r>
      <w:r w:rsidR="00A259F9" w:rsidRPr="009E08EF">
        <w:rPr>
          <w:i/>
        </w:rPr>
        <w:t xml:space="preserve"> </w:t>
      </w:r>
      <w:r w:rsidR="00A259F9" w:rsidRPr="009E08EF">
        <w:t xml:space="preserve">(see also </w:t>
      </w:r>
      <w:r w:rsidR="00A259F9" w:rsidRPr="009E08EF">
        <w:fldChar w:fldCharType="begin"/>
      </w:r>
      <w:r w:rsidR="00A259F9" w:rsidRPr="009E08EF">
        <w:instrText xml:space="preserve"> REF _Ref521087903 \r \h  \* MERGEFORMAT </w:instrText>
      </w:r>
      <w:r w:rsidR="00A259F9" w:rsidRPr="009E08EF">
        <w:fldChar w:fldCharType="separate"/>
      </w:r>
      <w:r w:rsidR="00BD3129" w:rsidRPr="009E08EF">
        <w:t>[2]</w:t>
      </w:r>
      <w:r w:rsidR="00A259F9" w:rsidRPr="009E08EF">
        <w:fldChar w:fldCharType="end"/>
      </w:r>
      <w:r w:rsidR="00A259F9" w:rsidRPr="009E08EF">
        <w:t>)</w:t>
      </w:r>
      <w:r w:rsidR="00C24C88" w:rsidRPr="009E08EF">
        <w:t>.</w:t>
      </w:r>
    </w:p>
    <w:p w14:paraId="1871F812" w14:textId="503BB4F2" w:rsidR="00E50228" w:rsidRDefault="00E50228" w:rsidP="00E50228">
      <w:pPr>
        <w:pStyle w:val="Proposal"/>
        <w:tabs>
          <w:tab w:val="clear" w:pos="1304"/>
        </w:tabs>
        <w:ind w:left="1701" w:hanging="1701"/>
      </w:pPr>
      <w:bookmarkStart w:id="12" w:name="_Toc498360640"/>
      <w:bookmarkStart w:id="13" w:name="_Toc498557270"/>
      <w:bookmarkStart w:id="14" w:name="_Toc498642259"/>
      <w:bookmarkStart w:id="15" w:name="_Toc498642272"/>
      <w:bookmarkStart w:id="16" w:name="_Toc498639172"/>
      <w:bookmarkStart w:id="17" w:name="_Toc498650984"/>
      <w:bookmarkStart w:id="18" w:name="_Toc498650999"/>
      <w:bookmarkStart w:id="19" w:name="_Toc498648638"/>
      <w:bookmarkStart w:id="20" w:name="_Toc498654169"/>
      <w:bookmarkStart w:id="21" w:name="_Toc498654187"/>
      <w:bookmarkStart w:id="22" w:name="_Toc498661842"/>
      <w:bookmarkStart w:id="23" w:name="_Toc505093041"/>
      <w:bookmarkStart w:id="24" w:name="_Toc505093101"/>
      <w:bookmarkStart w:id="25" w:name="_Toc506521195"/>
      <w:bookmarkStart w:id="26" w:name="_Ref510017484"/>
      <w:bookmarkStart w:id="27" w:name="_Toc505245906"/>
      <w:bookmarkStart w:id="28" w:name="_Ref505254400"/>
      <w:bookmarkStart w:id="29" w:name="_Toc505255389"/>
      <w:bookmarkStart w:id="30" w:name="_Toc505255808"/>
      <w:bookmarkStart w:id="31" w:name="_Toc513462770"/>
      <w:bookmarkStart w:id="32" w:name="_Toc521365295"/>
      <w:bookmarkStart w:id="33" w:name="_Toc521636223"/>
      <w:r>
        <w:t xml:space="preserve">Include freshness parameter(s) in the calculation of </w:t>
      </w:r>
      <w:r w:rsidRPr="003E670F">
        <w:rPr>
          <w:i/>
        </w:rPr>
        <w:t>shortResumeMAC-I</w:t>
      </w:r>
      <w:r>
        <w:t xml:space="preserve"> to enhance authenticity of the resume request.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CBDE2B3" w14:textId="77777777" w:rsidR="00C01F33" w:rsidRPr="00CE0424" w:rsidRDefault="00C01F33" w:rsidP="00CE0424">
      <w:pPr>
        <w:pStyle w:val="Heading1"/>
      </w:pPr>
      <w:bookmarkStart w:id="34" w:name="_Toc513462598"/>
      <w:bookmarkStart w:id="35" w:name="_Toc513462730"/>
      <w:bookmarkStart w:id="36" w:name="_Toc513462743"/>
      <w:bookmarkStart w:id="37" w:name="_Toc513462775"/>
      <w:bookmarkStart w:id="38" w:name="_Toc513462891"/>
      <w:bookmarkStart w:id="39" w:name="_Toc513462979"/>
      <w:bookmarkStart w:id="40" w:name="_Toc513463011"/>
      <w:bookmarkStart w:id="41" w:name="_Toc513463043"/>
      <w:bookmarkStart w:id="42" w:name="_Toc513463136"/>
      <w:bookmarkStart w:id="43" w:name="_Toc513463180"/>
      <w:bookmarkStart w:id="44" w:name="_Toc513463740"/>
      <w:bookmarkStart w:id="45" w:name="_Toc513463753"/>
      <w:bookmarkStart w:id="46" w:name="_Toc513462599"/>
      <w:bookmarkStart w:id="47" w:name="_Toc513462731"/>
      <w:bookmarkStart w:id="48" w:name="_Toc513462744"/>
      <w:bookmarkStart w:id="49" w:name="_Toc513462776"/>
      <w:bookmarkStart w:id="50" w:name="_Toc513462892"/>
      <w:bookmarkStart w:id="51" w:name="_Toc513462980"/>
      <w:bookmarkStart w:id="52" w:name="_Toc513463012"/>
      <w:bookmarkStart w:id="53" w:name="_Toc513463044"/>
      <w:bookmarkStart w:id="54" w:name="_Toc513463137"/>
      <w:bookmarkStart w:id="55" w:name="_Toc513463181"/>
      <w:bookmarkStart w:id="56" w:name="_Toc513463741"/>
      <w:bookmarkStart w:id="57" w:name="_Toc51346375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CE0424">
        <w:t>Conclusion</w:t>
      </w:r>
    </w:p>
    <w:p w14:paraId="354F3CE5" w14:textId="48A66FE3" w:rsidR="00AD6A49" w:rsidRDefault="008E065E" w:rsidP="006F35D7">
      <w:pPr>
        <w:pStyle w:val="BodyText"/>
      </w:pPr>
      <w:r>
        <w:t xml:space="preserve">In section </w:t>
      </w:r>
      <w:r w:rsidRPr="007E46D1">
        <w:fldChar w:fldCharType="begin"/>
      </w:r>
      <w:r w:rsidRPr="00CE0424">
        <w:instrText xml:space="preserve"> REF _Ref178064866 \r \h </w:instrText>
      </w:r>
      <w:r w:rsidR="00AD6A49">
        <w:instrText xml:space="preserve"> \* MERGEFORMAT </w:instrText>
      </w:r>
      <w:r w:rsidRPr="007E46D1">
        <w:fldChar w:fldCharType="separate"/>
      </w:r>
      <w:r w:rsidR="00BD3129">
        <w:t>2</w:t>
      </w:r>
      <w:r w:rsidRPr="007E46D1"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D84837E" w14:textId="471714B5" w:rsidR="00BD3129" w:rsidRDefault="00CE206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instrText xml:space="preserve"> TOC \n \h \z \t "Observation;1" </w:instrText>
      </w:r>
      <w:r>
        <w:fldChar w:fldCharType="separate"/>
      </w:r>
      <w:hyperlink w:anchor="_Toc521636215" w:history="1">
        <w:r w:rsidR="00BD3129" w:rsidRPr="009F68C9">
          <w:rPr>
            <w:rStyle w:val="Hyperlink"/>
          </w:rPr>
          <w:t>Observation 1</w:t>
        </w:r>
        <w:r w:rsidR="00BD312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BD3129" w:rsidRPr="009F68C9">
          <w:rPr>
            <w:rStyle w:val="Hyperlink"/>
          </w:rPr>
          <w:t>The UE with NCC provided during suspend need not initiate EDT procedure.</w:t>
        </w:r>
      </w:hyperlink>
    </w:p>
    <w:p w14:paraId="6FB551C9" w14:textId="2BF81F1F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16" w:history="1">
        <w:r w:rsidRPr="009F68C9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9F68C9">
          <w:rPr>
            <w:rStyle w:val="Hyperlink"/>
          </w:rPr>
          <w:t>Early security is already supported in case of LTE UE connected to 5GC.</w:t>
        </w:r>
      </w:hyperlink>
    </w:p>
    <w:p w14:paraId="1A0F8422" w14:textId="5AC061BE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17" w:history="1">
        <w:r w:rsidRPr="009F68C9">
          <w:rPr>
            <w:rStyle w:val="Hyperlink"/>
            <w:rFonts w:cs="Arial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9F68C9">
          <w:rPr>
            <w:rStyle w:val="Hyperlink"/>
          </w:rPr>
          <w:t>A UP EDT capable UE is also capable of early security.</w:t>
        </w:r>
      </w:hyperlink>
    </w:p>
    <w:p w14:paraId="604CC66B" w14:textId="453389DE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18" w:history="1">
        <w:r w:rsidRPr="009F68C9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9F68C9">
          <w:rPr>
            <w:rStyle w:val="Hyperlink"/>
          </w:rPr>
          <w:t>With early security, mobile-terminated EDT is possible without any further changes.</w:t>
        </w:r>
      </w:hyperlink>
    </w:p>
    <w:p w14:paraId="5617A3D9" w14:textId="50CFC34F" w:rsidR="007E46D1" w:rsidRDefault="00CE2064" w:rsidP="006F35D7">
      <w:pPr>
        <w:pStyle w:val="BodyText"/>
      </w:pPr>
      <w:r>
        <w:fldChar w:fldCharType="end"/>
      </w:r>
    </w:p>
    <w:p w14:paraId="014FE82B" w14:textId="6CCA7A40" w:rsidR="0011684E" w:rsidRDefault="008E065E" w:rsidP="006F35D7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D312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57C7DB0" w14:textId="765A4B95" w:rsidR="00BD3129" w:rsidRDefault="0004072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lastRenderedPageBreak/>
        <w:fldChar w:fldCharType="begin"/>
      </w:r>
      <w:r>
        <w:instrText xml:space="preserve"> TOC \n \h \z \t "Proposal;1" </w:instrText>
      </w:r>
      <w:r>
        <w:fldChar w:fldCharType="separate"/>
      </w:r>
      <w:hyperlink w:anchor="_Toc521636219" w:history="1">
        <w:r w:rsidR="00BD3129" w:rsidRPr="00731662">
          <w:rPr>
            <w:rStyle w:val="Hyperlink"/>
          </w:rPr>
          <w:t>Proposal 1</w:t>
        </w:r>
        <w:r w:rsidR="00BD312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BD3129" w:rsidRPr="00731662">
          <w:rPr>
            <w:rStyle w:val="Hyperlink"/>
          </w:rPr>
          <w:t>The UE with NCC provided during suspend always performs early security, i.e., re-activates AS security using the NCC, resumes radio bearers, and restores AS states before Msg3 transmission.</w:t>
        </w:r>
      </w:hyperlink>
    </w:p>
    <w:p w14:paraId="63EE98E2" w14:textId="3F29C6F5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20" w:history="1">
        <w:r w:rsidRPr="00731662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731662">
          <w:rPr>
            <w:rStyle w:val="Hyperlink"/>
          </w:rPr>
          <w:t xml:space="preserve">The UE ignores NCC value received in the </w:t>
        </w:r>
        <w:r w:rsidRPr="00731662">
          <w:rPr>
            <w:rStyle w:val="Hyperlink"/>
            <w:i/>
          </w:rPr>
          <w:t>RRCConnectionResume</w:t>
        </w:r>
        <w:r w:rsidRPr="00731662">
          <w:rPr>
            <w:rStyle w:val="Hyperlink"/>
          </w:rPr>
          <w:t xml:space="preserve"> message in response to the </w:t>
        </w:r>
        <w:r w:rsidRPr="00731662">
          <w:rPr>
            <w:rStyle w:val="Hyperlink"/>
            <w:i/>
          </w:rPr>
          <w:t>RRCConnectionResumeRequest</w:t>
        </w:r>
        <w:r w:rsidRPr="00731662">
          <w:rPr>
            <w:rStyle w:val="Hyperlink"/>
          </w:rPr>
          <w:t xml:space="preserve"> message with early security.</w:t>
        </w:r>
      </w:hyperlink>
    </w:p>
    <w:p w14:paraId="536C0F09" w14:textId="7E07FE71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21" w:history="1">
        <w:r w:rsidRPr="00731662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731662">
          <w:rPr>
            <w:rStyle w:val="Hyperlink"/>
          </w:rPr>
          <w:t>Introduce early security as a separate UE capability.</w:t>
        </w:r>
      </w:hyperlink>
    </w:p>
    <w:p w14:paraId="7389AC8D" w14:textId="41B5E1F3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22" w:history="1">
        <w:r w:rsidRPr="00731662">
          <w:rPr>
            <w:rStyle w:val="Hyperlink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731662">
          <w:rPr>
            <w:rStyle w:val="Hyperlink"/>
          </w:rPr>
          <w:t>The indication of early security can be used in a cell is signalled in SIB2 (SIB2-NB).</w:t>
        </w:r>
      </w:hyperlink>
    </w:p>
    <w:p w14:paraId="03AD86BA" w14:textId="08B4DC30" w:rsidR="00BD3129" w:rsidRDefault="00BD312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21636223" w:history="1">
        <w:r w:rsidRPr="00731662">
          <w:rPr>
            <w:rStyle w:val="Hyperlink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731662">
          <w:rPr>
            <w:rStyle w:val="Hyperlink"/>
          </w:rPr>
          <w:t xml:space="preserve">Include freshness parameter(s) in the calculation of </w:t>
        </w:r>
        <w:r w:rsidRPr="00731662">
          <w:rPr>
            <w:rStyle w:val="Hyperlink"/>
            <w:i/>
          </w:rPr>
          <w:t>shortResumeMAC-I</w:t>
        </w:r>
        <w:r w:rsidRPr="00731662">
          <w:rPr>
            <w:rStyle w:val="Hyperlink"/>
          </w:rPr>
          <w:t xml:space="preserve"> to enhance authenticity of the resume request.</w:t>
        </w:r>
      </w:hyperlink>
    </w:p>
    <w:p w14:paraId="6566003A" w14:textId="413E7E35" w:rsidR="00C01F33" w:rsidRPr="00CE0424" w:rsidRDefault="0004072D" w:rsidP="006E062C">
      <w:r>
        <w:fldChar w:fldCharType="end"/>
      </w:r>
    </w:p>
    <w:p w14:paraId="15239A93" w14:textId="77777777" w:rsidR="00F507D1" w:rsidRPr="00CE0424" w:rsidRDefault="00F507D1" w:rsidP="00CE0424">
      <w:pPr>
        <w:pStyle w:val="Heading1"/>
      </w:pPr>
      <w:bookmarkStart w:id="58" w:name="_In-sequence_SDU_delivery"/>
      <w:bookmarkEnd w:id="58"/>
      <w:r w:rsidRPr="00CE0424">
        <w:t>References</w:t>
      </w:r>
    </w:p>
    <w:p w14:paraId="716B0FD9" w14:textId="44F8E839" w:rsidR="00845DC8" w:rsidRDefault="00845DC8" w:rsidP="00845DC8">
      <w:pPr>
        <w:pStyle w:val="Reference"/>
      </w:pPr>
      <w:bookmarkStart w:id="59" w:name="_Ref521000809"/>
      <w:bookmarkStart w:id="60" w:name="_Ref500192261"/>
      <w:bookmarkStart w:id="61" w:name="_Ref498594565"/>
      <w:bookmarkStart w:id="62" w:name="_Hlk499735972"/>
      <w:bookmarkStart w:id="63" w:name="_Ref498516000"/>
      <w:bookmarkStart w:id="64" w:name="_Ref471288572"/>
      <w:bookmarkStart w:id="65" w:name="_Ref456181409"/>
      <w:bookmarkStart w:id="66" w:name="_Ref477769764"/>
      <w:bookmarkStart w:id="67" w:name="_Ref486595698"/>
      <w:bookmarkStart w:id="68" w:name="_Ref174151459"/>
      <w:bookmarkStart w:id="69" w:name="_Ref189809556"/>
      <w:bookmarkStart w:id="70" w:name="_Ref505087245"/>
      <w:bookmarkStart w:id="71" w:name="_Ref504493141"/>
      <w:r w:rsidRPr="008B6237">
        <w:t>R2-1809256</w:t>
      </w:r>
      <w:r>
        <w:t>, “</w:t>
      </w:r>
      <w:r w:rsidRPr="008B6237">
        <w:t>RRC running CR EDT-after102-v3</w:t>
      </w:r>
      <w:r>
        <w:t>”, source RAN2, RAN2#102</w:t>
      </w:r>
      <w:bookmarkEnd w:id="59"/>
    </w:p>
    <w:p w14:paraId="61B5CC6C" w14:textId="5A4D9509" w:rsidR="00D87B34" w:rsidRDefault="00A12737" w:rsidP="00D87B34">
      <w:pPr>
        <w:pStyle w:val="Reference"/>
      </w:pPr>
      <w:bookmarkStart w:id="72" w:name="_Ref521087903"/>
      <w:r w:rsidRPr="00A12737">
        <w:t>R2-</w:t>
      </w:r>
      <w:r w:rsidRPr="005D0046">
        <w:t>18</w:t>
      </w:r>
      <w:r w:rsidR="006F63AC">
        <w:t>12265</w:t>
      </w:r>
      <w:r w:rsidR="00D87B34">
        <w:t>, “</w:t>
      </w:r>
      <w:r w:rsidR="005D0046" w:rsidRPr="005D0046">
        <w:t>Protection of user data in EDT</w:t>
      </w:r>
      <w:r w:rsidR="00D87B34">
        <w:t>”, source Ericsson, RAN2#103</w:t>
      </w:r>
      <w:bookmarkEnd w:id="72"/>
    </w:p>
    <w:p w14:paraId="4B46370F" w14:textId="33F3DF70" w:rsidR="003A532F" w:rsidRDefault="003A532F" w:rsidP="003A532F">
      <w:pPr>
        <w:pStyle w:val="Reference"/>
      </w:pPr>
      <w:bookmarkStart w:id="73" w:name="_Ref521091718"/>
      <w:r w:rsidRPr="0090435D">
        <w:t>R2-1809266,</w:t>
      </w:r>
      <w:r w:rsidRPr="003A532F">
        <w:t xml:space="preserve"> “</w:t>
      </w:r>
      <w:r w:rsidR="0022325E" w:rsidRPr="003A532F">
        <w:t>Introduction of E-UTRA connected to 5GCN</w:t>
      </w:r>
      <w:r w:rsidRPr="003A532F">
        <w:t xml:space="preserve">”, </w:t>
      </w:r>
      <w:r>
        <w:t>source RAN2, RAN2#102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3"/>
    </w:p>
    <w:sectPr w:rsidR="003A53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61725" w14:textId="77777777" w:rsidR="00FE5327" w:rsidRDefault="00FE5327">
      <w:r>
        <w:separator/>
      </w:r>
    </w:p>
  </w:endnote>
  <w:endnote w:type="continuationSeparator" w:id="0">
    <w:p w14:paraId="3B4AE397" w14:textId="77777777" w:rsidR="00FE5327" w:rsidRDefault="00FE5327">
      <w:r>
        <w:continuationSeparator/>
      </w:r>
    </w:p>
  </w:endnote>
  <w:endnote w:type="continuationNotice" w:id="1">
    <w:p w14:paraId="6C4870D7" w14:textId="77777777" w:rsidR="00FE5327" w:rsidRDefault="00FE53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7D3D8" w14:textId="77777777" w:rsidR="00FE5327" w:rsidRDefault="00FE5327">
      <w:r>
        <w:separator/>
      </w:r>
    </w:p>
  </w:footnote>
  <w:footnote w:type="continuationSeparator" w:id="0">
    <w:p w14:paraId="0478BF25" w14:textId="77777777" w:rsidR="00FE5327" w:rsidRDefault="00FE5327">
      <w:r>
        <w:continuationSeparator/>
      </w:r>
    </w:p>
  </w:footnote>
  <w:footnote w:type="continuationNotice" w:id="1">
    <w:p w14:paraId="5045757D" w14:textId="77777777" w:rsidR="00FE5327" w:rsidRDefault="00FE53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207A0"/>
    <w:multiLevelType w:val="hybridMultilevel"/>
    <w:tmpl w:val="8CE82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2CA"/>
    <w:rsid w:val="0000005E"/>
    <w:rsid w:val="000006C1"/>
    <w:rsid w:val="000006E1"/>
    <w:rsid w:val="00000F23"/>
    <w:rsid w:val="000011B3"/>
    <w:rsid w:val="000014F5"/>
    <w:rsid w:val="0000206C"/>
    <w:rsid w:val="00002A37"/>
    <w:rsid w:val="0000359D"/>
    <w:rsid w:val="000039F4"/>
    <w:rsid w:val="000054F6"/>
    <w:rsid w:val="000057B9"/>
    <w:rsid w:val="00006446"/>
    <w:rsid w:val="00006896"/>
    <w:rsid w:val="00006A78"/>
    <w:rsid w:val="00007BCF"/>
    <w:rsid w:val="00007CDC"/>
    <w:rsid w:val="00010D98"/>
    <w:rsid w:val="00011B28"/>
    <w:rsid w:val="000129A7"/>
    <w:rsid w:val="00012E51"/>
    <w:rsid w:val="00013922"/>
    <w:rsid w:val="000145D1"/>
    <w:rsid w:val="00014871"/>
    <w:rsid w:val="000151AE"/>
    <w:rsid w:val="000159FC"/>
    <w:rsid w:val="00015D15"/>
    <w:rsid w:val="00015D72"/>
    <w:rsid w:val="000171E4"/>
    <w:rsid w:val="000179F8"/>
    <w:rsid w:val="000216B1"/>
    <w:rsid w:val="00021F25"/>
    <w:rsid w:val="00022552"/>
    <w:rsid w:val="000242E7"/>
    <w:rsid w:val="00024B97"/>
    <w:rsid w:val="0002564D"/>
    <w:rsid w:val="00025ECA"/>
    <w:rsid w:val="00025ED8"/>
    <w:rsid w:val="00026799"/>
    <w:rsid w:val="00026874"/>
    <w:rsid w:val="00030F4C"/>
    <w:rsid w:val="000325B8"/>
    <w:rsid w:val="00032F11"/>
    <w:rsid w:val="00034C15"/>
    <w:rsid w:val="000356F2"/>
    <w:rsid w:val="00036677"/>
    <w:rsid w:val="000368DD"/>
    <w:rsid w:val="00036BA1"/>
    <w:rsid w:val="0004072D"/>
    <w:rsid w:val="0004091F"/>
    <w:rsid w:val="00041580"/>
    <w:rsid w:val="00042005"/>
    <w:rsid w:val="000422E2"/>
    <w:rsid w:val="00042F22"/>
    <w:rsid w:val="000444EF"/>
    <w:rsid w:val="00044C17"/>
    <w:rsid w:val="00044DF1"/>
    <w:rsid w:val="000472DD"/>
    <w:rsid w:val="00047485"/>
    <w:rsid w:val="00047757"/>
    <w:rsid w:val="00050880"/>
    <w:rsid w:val="00052A07"/>
    <w:rsid w:val="000534E3"/>
    <w:rsid w:val="0005606A"/>
    <w:rsid w:val="00057117"/>
    <w:rsid w:val="0005733D"/>
    <w:rsid w:val="000616E7"/>
    <w:rsid w:val="0006487E"/>
    <w:rsid w:val="000657A9"/>
    <w:rsid w:val="0006592C"/>
    <w:rsid w:val="00065E1A"/>
    <w:rsid w:val="00066B10"/>
    <w:rsid w:val="00066C58"/>
    <w:rsid w:val="00070288"/>
    <w:rsid w:val="00072197"/>
    <w:rsid w:val="00073026"/>
    <w:rsid w:val="00073A37"/>
    <w:rsid w:val="00074117"/>
    <w:rsid w:val="00077E5F"/>
    <w:rsid w:val="0008036A"/>
    <w:rsid w:val="00081AE6"/>
    <w:rsid w:val="000822AC"/>
    <w:rsid w:val="000822CE"/>
    <w:rsid w:val="0008440A"/>
    <w:rsid w:val="000855EB"/>
    <w:rsid w:val="00085B52"/>
    <w:rsid w:val="00085D18"/>
    <w:rsid w:val="000866F2"/>
    <w:rsid w:val="000867AB"/>
    <w:rsid w:val="000869F3"/>
    <w:rsid w:val="0009009F"/>
    <w:rsid w:val="000900B4"/>
    <w:rsid w:val="00091471"/>
    <w:rsid w:val="00091557"/>
    <w:rsid w:val="000924C1"/>
    <w:rsid w:val="000924F0"/>
    <w:rsid w:val="00093474"/>
    <w:rsid w:val="0009510F"/>
    <w:rsid w:val="00095110"/>
    <w:rsid w:val="00095B9B"/>
    <w:rsid w:val="00096FD0"/>
    <w:rsid w:val="000A1B7B"/>
    <w:rsid w:val="000A2288"/>
    <w:rsid w:val="000A4318"/>
    <w:rsid w:val="000A56F2"/>
    <w:rsid w:val="000A6F98"/>
    <w:rsid w:val="000A6FF4"/>
    <w:rsid w:val="000B16BC"/>
    <w:rsid w:val="000B1C7C"/>
    <w:rsid w:val="000B2719"/>
    <w:rsid w:val="000B2DA4"/>
    <w:rsid w:val="000B3A8F"/>
    <w:rsid w:val="000B3E60"/>
    <w:rsid w:val="000B4AB9"/>
    <w:rsid w:val="000B58C3"/>
    <w:rsid w:val="000B61E9"/>
    <w:rsid w:val="000B681C"/>
    <w:rsid w:val="000B73A9"/>
    <w:rsid w:val="000C0693"/>
    <w:rsid w:val="000C0B1D"/>
    <w:rsid w:val="000C1186"/>
    <w:rsid w:val="000C1221"/>
    <w:rsid w:val="000C165A"/>
    <w:rsid w:val="000C227F"/>
    <w:rsid w:val="000C22D1"/>
    <w:rsid w:val="000C2E19"/>
    <w:rsid w:val="000C4045"/>
    <w:rsid w:val="000C4065"/>
    <w:rsid w:val="000C4E73"/>
    <w:rsid w:val="000C4F26"/>
    <w:rsid w:val="000C5655"/>
    <w:rsid w:val="000C5963"/>
    <w:rsid w:val="000C5F59"/>
    <w:rsid w:val="000C6DDC"/>
    <w:rsid w:val="000D078F"/>
    <w:rsid w:val="000D0D07"/>
    <w:rsid w:val="000D4797"/>
    <w:rsid w:val="000D4E2E"/>
    <w:rsid w:val="000D5F5C"/>
    <w:rsid w:val="000D6243"/>
    <w:rsid w:val="000D6B3D"/>
    <w:rsid w:val="000E01B0"/>
    <w:rsid w:val="000E0527"/>
    <w:rsid w:val="000E0B83"/>
    <w:rsid w:val="000E1652"/>
    <w:rsid w:val="000E1E92"/>
    <w:rsid w:val="000E2A5C"/>
    <w:rsid w:val="000E3310"/>
    <w:rsid w:val="000E3561"/>
    <w:rsid w:val="000E57A4"/>
    <w:rsid w:val="000E70BB"/>
    <w:rsid w:val="000F06D6"/>
    <w:rsid w:val="000F0EB1"/>
    <w:rsid w:val="000F1106"/>
    <w:rsid w:val="000F12F5"/>
    <w:rsid w:val="000F39DA"/>
    <w:rsid w:val="000F3BE9"/>
    <w:rsid w:val="000F3F6C"/>
    <w:rsid w:val="000F4391"/>
    <w:rsid w:val="000F488C"/>
    <w:rsid w:val="000F4F2C"/>
    <w:rsid w:val="000F673F"/>
    <w:rsid w:val="000F6DF3"/>
    <w:rsid w:val="000F6F83"/>
    <w:rsid w:val="000F6FCE"/>
    <w:rsid w:val="001005FF"/>
    <w:rsid w:val="0010080A"/>
    <w:rsid w:val="00102CB4"/>
    <w:rsid w:val="001033BA"/>
    <w:rsid w:val="00103DA8"/>
    <w:rsid w:val="00105155"/>
    <w:rsid w:val="001059BF"/>
    <w:rsid w:val="001060C7"/>
    <w:rsid w:val="001062FB"/>
    <w:rsid w:val="001063E6"/>
    <w:rsid w:val="001066E7"/>
    <w:rsid w:val="00107398"/>
    <w:rsid w:val="0010751A"/>
    <w:rsid w:val="00107A84"/>
    <w:rsid w:val="00110530"/>
    <w:rsid w:val="00111893"/>
    <w:rsid w:val="00113CF4"/>
    <w:rsid w:val="00114523"/>
    <w:rsid w:val="001147B2"/>
    <w:rsid w:val="001153EA"/>
    <w:rsid w:val="00115643"/>
    <w:rsid w:val="00116385"/>
    <w:rsid w:val="00116599"/>
    <w:rsid w:val="001166D8"/>
    <w:rsid w:val="00116765"/>
    <w:rsid w:val="0011684E"/>
    <w:rsid w:val="001171DF"/>
    <w:rsid w:val="001200FA"/>
    <w:rsid w:val="00120530"/>
    <w:rsid w:val="001219F5"/>
    <w:rsid w:val="00121A20"/>
    <w:rsid w:val="001232D3"/>
    <w:rsid w:val="00123652"/>
    <w:rsid w:val="0012377F"/>
    <w:rsid w:val="00124314"/>
    <w:rsid w:val="00125492"/>
    <w:rsid w:val="001259D9"/>
    <w:rsid w:val="00126B4A"/>
    <w:rsid w:val="00130BBE"/>
    <w:rsid w:val="001319F2"/>
    <w:rsid w:val="00132FD0"/>
    <w:rsid w:val="001344C0"/>
    <w:rsid w:val="001346FA"/>
    <w:rsid w:val="00134C70"/>
    <w:rsid w:val="00135252"/>
    <w:rsid w:val="00135A75"/>
    <w:rsid w:val="00135D20"/>
    <w:rsid w:val="0013757D"/>
    <w:rsid w:val="00137AB5"/>
    <w:rsid w:val="00137F0B"/>
    <w:rsid w:val="00140099"/>
    <w:rsid w:val="00143339"/>
    <w:rsid w:val="0014345C"/>
    <w:rsid w:val="00146709"/>
    <w:rsid w:val="00151B23"/>
    <w:rsid w:val="00151E23"/>
    <w:rsid w:val="001526E0"/>
    <w:rsid w:val="00154A47"/>
    <w:rsid w:val="001551B5"/>
    <w:rsid w:val="00156F9C"/>
    <w:rsid w:val="0016011A"/>
    <w:rsid w:val="001603B4"/>
    <w:rsid w:val="00165803"/>
    <w:rsid w:val="001659C1"/>
    <w:rsid w:val="00165C50"/>
    <w:rsid w:val="001663BD"/>
    <w:rsid w:val="0016661A"/>
    <w:rsid w:val="001667CE"/>
    <w:rsid w:val="00167B29"/>
    <w:rsid w:val="00170183"/>
    <w:rsid w:val="00170F95"/>
    <w:rsid w:val="00171B6F"/>
    <w:rsid w:val="00171F20"/>
    <w:rsid w:val="00172320"/>
    <w:rsid w:val="00172BC2"/>
    <w:rsid w:val="00173419"/>
    <w:rsid w:val="00173A8E"/>
    <w:rsid w:val="00177567"/>
    <w:rsid w:val="00177795"/>
    <w:rsid w:val="001800B4"/>
    <w:rsid w:val="0018143F"/>
    <w:rsid w:val="00183373"/>
    <w:rsid w:val="001834E7"/>
    <w:rsid w:val="00185A79"/>
    <w:rsid w:val="00190A9E"/>
    <w:rsid w:val="00190AC1"/>
    <w:rsid w:val="001912A7"/>
    <w:rsid w:val="00191BB0"/>
    <w:rsid w:val="0019323D"/>
    <w:rsid w:val="0019341A"/>
    <w:rsid w:val="00195874"/>
    <w:rsid w:val="00197DF9"/>
    <w:rsid w:val="001A1987"/>
    <w:rsid w:val="001A2564"/>
    <w:rsid w:val="001A2F9E"/>
    <w:rsid w:val="001A3098"/>
    <w:rsid w:val="001A5588"/>
    <w:rsid w:val="001A6173"/>
    <w:rsid w:val="001A68E4"/>
    <w:rsid w:val="001A6C19"/>
    <w:rsid w:val="001A6CBA"/>
    <w:rsid w:val="001A6E4F"/>
    <w:rsid w:val="001B0D97"/>
    <w:rsid w:val="001B2112"/>
    <w:rsid w:val="001B29BE"/>
    <w:rsid w:val="001B47ED"/>
    <w:rsid w:val="001B5A5D"/>
    <w:rsid w:val="001B652B"/>
    <w:rsid w:val="001B7025"/>
    <w:rsid w:val="001C1CE5"/>
    <w:rsid w:val="001C3D2A"/>
    <w:rsid w:val="001C40EA"/>
    <w:rsid w:val="001C4348"/>
    <w:rsid w:val="001C5856"/>
    <w:rsid w:val="001C6436"/>
    <w:rsid w:val="001C7564"/>
    <w:rsid w:val="001D024B"/>
    <w:rsid w:val="001D0B92"/>
    <w:rsid w:val="001D3124"/>
    <w:rsid w:val="001D51BA"/>
    <w:rsid w:val="001D5CC1"/>
    <w:rsid w:val="001D6342"/>
    <w:rsid w:val="001D6D53"/>
    <w:rsid w:val="001D704F"/>
    <w:rsid w:val="001D7F92"/>
    <w:rsid w:val="001E117F"/>
    <w:rsid w:val="001E1A83"/>
    <w:rsid w:val="001E3840"/>
    <w:rsid w:val="001E45AF"/>
    <w:rsid w:val="001E4AE4"/>
    <w:rsid w:val="001E58E2"/>
    <w:rsid w:val="001E6C81"/>
    <w:rsid w:val="001E7655"/>
    <w:rsid w:val="001E7AED"/>
    <w:rsid w:val="001F0ACD"/>
    <w:rsid w:val="001F0F4E"/>
    <w:rsid w:val="001F3916"/>
    <w:rsid w:val="001F3D6D"/>
    <w:rsid w:val="001F45D7"/>
    <w:rsid w:val="001F4664"/>
    <w:rsid w:val="001F54C5"/>
    <w:rsid w:val="001F662C"/>
    <w:rsid w:val="001F6D7D"/>
    <w:rsid w:val="001F7074"/>
    <w:rsid w:val="00200490"/>
    <w:rsid w:val="00201F3A"/>
    <w:rsid w:val="00202A43"/>
    <w:rsid w:val="00203F96"/>
    <w:rsid w:val="00204DA0"/>
    <w:rsid w:val="00205721"/>
    <w:rsid w:val="00206963"/>
    <w:rsid w:val="002069B2"/>
    <w:rsid w:val="00207FA3"/>
    <w:rsid w:val="0021058F"/>
    <w:rsid w:val="002105B5"/>
    <w:rsid w:val="00210A92"/>
    <w:rsid w:val="002123C1"/>
    <w:rsid w:val="00214148"/>
    <w:rsid w:val="00214DA8"/>
    <w:rsid w:val="00215093"/>
    <w:rsid w:val="00215423"/>
    <w:rsid w:val="0021567F"/>
    <w:rsid w:val="0021589A"/>
    <w:rsid w:val="002158FA"/>
    <w:rsid w:val="00217839"/>
    <w:rsid w:val="002200FE"/>
    <w:rsid w:val="00220600"/>
    <w:rsid w:val="00221901"/>
    <w:rsid w:val="002224DB"/>
    <w:rsid w:val="0022325E"/>
    <w:rsid w:val="00223282"/>
    <w:rsid w:val="00223FCB"/>
    <w:rsid w:val="00224839"/>
    <w:rsid w:val="00224865"/>
    <w:rsid w:val="002249AE"/>
    <w:rsid w:val="002252C3"/>
    <w:rsid w:val="00225C54"/>
    <w:rsid w:val="00226B10"/>
    <w:rsid w:val="00226BCE"/>
    <w:rsid w:val="00226D43"/>
    <w:rsid w:val="002273A6"/>
    <w:rsid w:val="00227848"/>
    <w:rsid w:val="002300C1"/>
    <w:rsid w:val="00230765"/>
    <w:rsid w:val="0023177F"/>
    <w:rsid w:val="002319E4"/>
    <w:rsid w:val="002347E9"/>
    <w:rsid w:val="00235632"/>
    <w:rsid w:val="00235872"/>
    <w:rsid w:val="00235E4B"/>
    <w:rsid w:val="00236215"/>
    <w:rsid w:val="0023636A"/>
    <w:rsid w:val="002374DE"/>
    <w:rsid w:val="00237789"/>
    <w:rsid w:val="00237BC8"/>
    <w:rsid w:val="00240996"/>
    <w:rsid w:val="002413C7"/>
    <w:rsid w:val="00241559"/>
    <w:rsid w:val="002430F2"/>
    <w:rsid w:val="002435B3"/>
    <w:rsid w:val="00243EDE"/>
    <w:rsid w:val="002449C4"/>
    <w:rsid w:val="002458EB"/>
    <w:rsid w:val="00245EAF"/>
    <w:rsid w:val="0024649E"/>
    <w:rsid w:val="00247BA2"/>
    <w:rsid w:val="002500C8"/>
    <w:rsid w:val="0025089A"/>
    <w:rsid w:val="00251756"/>
    <w:rsid w:val="00251B77"/>
    <w:rsid w:val="00253345"/>
    <w:rsid w:val="00256492"/>
    <w:rsid w:val="00257429"/>
    <w:rsid w:val="00257543"/>
    <w:rsid w:val="00257BF5"/>
    <w:rsid w:val="002617E7"/>
    <w:rsid w:val="00264228"/>
    <w:rsid w:val="00264334"/>
    <w:rsid w:val="0026473E"/>
    <w:rsid w:val="00264FDB"/>
    <w:rsid w:val="002655B5"/>
    <w:rsid w:val="00266214"/>
    <w:rsid w:val="00267849"/>
    <w:rsid w:val="00267C83"/>
    <w:rsid w:val="0027144F"/>
    <w:rsid w:val="00271F3A"/>
    <w:rsid w:val="0027293F"/>
    <w:rsid w:val="00273278"/>
    <w:rsid w:val="0027378F"/>
    <w:rsid w:val="002737F4"/>
    <w:rsid w:val="00273DBB"/>
    <w:rsid w:val="00275EA2"/>
    <w:rsid w:val="00276036"/>
    <w:rsid w:val="00276622"/>
    <w:rsid w:val="00277634"/>
    <w:rsid w:val="002804BF"/>
    <w:rsid w:val="002805F5"/>
    <w:rsid w:val="00280751"/>
    <w:rsid w:val="002809CF"/>
    <w:rsid w:val="00280D7E"/>
    <w:rsid w:val="0028138C"/>
    <w:rsid w:val="00281CB6"/>
    <w:rsid w:val="0028241F"/>
    <w:rsid w:val="0028280A"/>
    <w:rsid w:val="00286551"/>
    <w:rsid w:val="00286ACD"/>
    <w:rsid w:val="00287838"/>
    <w:rsid w:val="002907B5"/>
    <w:rsid w:val="00291B9C"/>
    <w:rsid w:val="00292D69"/>
    <w:rsid w:val="00292EB7"/>
    <w:rsid w:val="0029320C"/>
    <w:rsid w:val="00296227"/>
    <w:rsid w:val="00296F44"/>
    <w:rsid w:val="0029777D"/>
    <w:rsid w:val="002A055E"/>
    <w:rsid w:val="002A1D4E"/>
    <w:rsid w:val="002A2869"/>
    <w:rsid w:val="002A5E96"/>
    <w:rsid w:val="002B0101"/>
    <w:rsid w:val="002B0862"/>
    <w:rsid w:val="002B0B12"/>
    <w:rsid w:val="002B147E"/>
    <w:rsid w:val="002B2000"/>
    <w:rsid w:val="002B24D6"/>
    <w:rsid w:val="002B45E3"/>
    <w:rsid w:val="002B4CE2"/>
    <w:rsid w:val="002B5A28"/>
    <w:rsid w:val="002B5D01"/>
    <w:rsid w:val="002B69AA"/>
    <w:rsid w:val="002B725F"/>
    <w:rsid w:val="002C083D"/>
    <w:rsid w:val="002C3643"/>
    <w:rsid w:val="002C3817"/>
    <w:rsid w:val="002C41E6"/>
    <w:rsid w:val="002C5956"/>
    <w:rsid w:val="002C6E79"/>
    <w:rsid w:val="002C7582"/>
    <w:rsid w:val="002D071A"/>
    <w:rsid w:val="002D1D29"/>
    <w:rsid w:val="002D25FF"/>
    <w:rsid w:val="002D2D3A"/>
    <w:rsid w:val="002D34B2"/>
    <w:rsid w:val="002D7637"/>
    <w:rsid w:val="002E17F2"/>
    <w:rsid w:val="002E19B0"/>
    <w:rsid w:val="002E2026"/>
    <w:rsid w:val="002E2F73"/>
    <w:rsid w:val="002E3659"/>
    <w:rsid w:val="002E4FE4"/>
    <w:rsid w:val="002E6F17"/>
    <w:rsid w:val="002E7CAE"/>
    <w:rsid w:val="002F02B8"/>
    <w:rsid w:val="002F2771"/>
    <w:rsid w:val="002F2DF1"/>
    <w:rsid w:val="002F37A9"/>
    <w:rsid w:val="002F4EF9"/>
    <w:rsid w:val="002F5BD5"/>
    <w:rsid w:val="00300103"/>
    <w:rsid w:val="0030012A"/>
    <w:rsid w:val="0030074F"/>
    <w:rsid w:val="00300B89"/>
    <w:rsid w:val="00300C93"/>
    <w:rsid w:val="00301CE6"/>
    <w:rsid w:val="0030256B"/>
    <w:rsid w:val="00302B85"/>
    <w:rsid w:val="00302EDA"/>
    <w:rsid w:val="00303FBB"/>
    <w:rsid w:val="0030501F"/>
    <w:rsid w:val="003051C0"/>
    <w:rsid w:val="00305FDB"/>
    <w:rsid w:val="003062E8"/>
    <w:rsid w:val="0030659A"/>
    <w:rsid w:val="00306A6C"/>
    <w:rsid w:val="00307220"/>
    <w:rsid w:val="00307BA1"/>
    <w:rsid w:val="0031146F"/>
    <w:rsid w:val="003116BE"/>
    <w:rsid w:val="00311702"/>
    <w:rsid w:val="00311E82"/>
    <w:rsid w:val="00313FD6"/>
    <w:rsid w:val="003143BD"/>
    <w:rsid w:val="003146D1"/>
    <w:rsid w:val="00314A0B"/>
    <w:rsid w:val="0031623E"/>
    <w:rsid w:val="00317A53"/>
    <w:rsid w:val="00317F90"/>
    <w:rsid w:val="003203ED"/>
    <w:rsid w:val="00320527"/>
    <w:rsid w:val="00320F0D"/>
    <w:rsid w:val="00321564"/>
    <w:rsid w:val="00322C9F"/>
    <w:rsid w:val="00324C7D"/>
    <w:rsid w:val="00324D23"/>
    <w:rsid w:val="00331751"/>
    <w:rsid w:val="003322D7"/>
    <w:rsid w:val="00332DCA"/>
    <w:rsid w:val="00333811"/>
    <w:rsid w:val="00334579"/>
    <w:rsid w:val="003350B3"/>
    <w:rsid w:val="0033554B"/>
    <w:rsid w:val="00335858"/>
    <w:rsid w:val="00336969"/>
    <w:rsid w:val="00336BDA"/>
    <w:rsid w:val="0033775F"/>
    <w:rsid w:val="00337BFB"/>
    <w:rsid w:val="003410BE"/>
    <w:rsid w:val="00342BD7"/>
    <w:rsid w:val="00342F62"/>
    <w:rsid w:val="003433B5"/>
    <w:rsid w:val="003433EA"/>
    <w:rsid w:val="00343A07"/>
    <w:rsid w:val="00343F4C"/>
    <w:rsid w:val="00345645"/>
    <w:rsid w:val="00346DB5"/>
    <w:rsid w:val="003477B1"/>
    <w:rsid w:val="003503B6"/>
    <w:rsid w:val="0035316A"/>
    <w:rsid w:val="00353EF8"/>
    <w:rsid w:val="0035491B"/>
    <w:rsid w:val="00354E21"/>
    <w:rsid w:val="0035599B"/>
    <w:rsid w:val="00357380"/>
    <w:rsid w:val="003602D9"/>
    <w:rsid w:val="003604CE"/>
    <w:rsid w:val="00361CAD"/>
    <w:rsid w:val="00363AF0"/>
    <w:rsid w:val="0036412E"/>
    <w:rsid w:val="00364DF0"/>
    <w:rsid w:val="0036728A"/>
    <w:rsid w:val="00370B3C"/>
    <w:rsid w:val="00370E47"/>
    <w:rsid w:val="00371EE3"/>
    <w:rsid w:val="0037336B"/>
    <w:rsid w:val="003742AC"/>
    <w:rsid w:val="003753BC"/>
    <w:rsid w:val="00375893"/>
    <w:rsid w:val="00375CF7"/>
    <w:rsid w:val="00376382"/>
    <w:rsid w:val="00376794"/>
    <w:rsid w:val="00377CE1"/>
    <w:rsid w:val="00382781"/>
    <w:rsid w:val="003831D1"/>
    <w:rsid w:val="00385BF0"/>
    <w:rsid w:val="003865E5"/>
    <w:rsid w:val="0038733B"/>
    <w:rsid w:val="0039073F"/>
    <w:rsid w:val="00391119"/>
    <w:rsid w:val="003939FF"/>
    <w:rsid w:val="00393C2C"/>
    <w:rsid w:val="00397266"/>
    <w:rsid w:val="003972C6"/>
    <w:rsid w:val="00397608"/>
    <w:rsid w:val="003A2223"/>
    <w:rsid w:val="003A2455"/>
    <w:rsid w:val="003A2A0F"/>
    <w:rsid w:val="003A45A1"/>
    <w:rsid w:val="003A51D3"/>
    <w:rsid w:val="003A532F"/>
    <w:rsid w:val="003A5B0A"/>
    <w:rsid w:val="003A6BAC"/>
    <w:rsid w:val="003A6E93"/>
    <w:rsid w:val="003A7EF3"/>
    <w:rsid w:val="003B159C"/>
    <w:rsid w:val="003B2171"/>
    <w:rsid w:val="003B3295"/>
    <w:rsid w:val="003B32BE"/>
    <w:rsid w:val="003B369F"/>
    <w:rsid w:val="003B36A3"/>
    <w:rsid w:val="003B38C9"/>
    <w:rsid w:val="003B3F0A"/>
    <w:rsid w:val="003B460B"/>
    <w:rsid w:val="003B5704"/>
    <w:rsid w:val="003B5EE5"/>
    <w:rsid w:val="003B7FE5"/>
    <w:rsid w:val="003C06DC"/>
    <w:rsid w:val="003C11C8"/>
    <w:rsid w:val="003C2702"/>
    <w:rsid w:val="003C4240"/>
    <w:rsid w:val="003C4464"/>
    <w:rsid w:val="003C607B"/>
    <w:rsid w:val="003C7806"/>
    <w:rsid w:val="003C798E"/>
    <w:rsid w:val="003D109F"/>
    <w:rsid w:val="003D1235"/>
    <w:rsid w:val="003D23C1"/>
    <w:rsid w:val="003D2478"/>
    <w:rsid w:val="003D2F87"/>
    <w:rsid w:val="003D3144"/>
    <w:rsid w:val="003D3C45"/>
    <w:rsid w:val="003D3DC1"/>
    <w:rsid w:val="003D412E"/>
    <w:rsid w:val="003D5B1F"/>
    <w:rsid w:val="003D7BD8"/>
    <w:rsid w:val="003E15FA"/>
    <w:rsid w:val="003E1F98"/>
    <w:rsid w:val="003E2849"/>
    <w:rsid w:val="003E47FE"/>
    <w:rsid w:val="003E55E4"/>
    <w:rsid w:val="003E5754"/>
    <w:rsid w:val="003E5A8F"/>
    <w:rsid w:val="003E5F11"/>
    <w:rsid w:val="003E670F"/>
    <w:rsid w:val="003E6F46"/>
    <w:rsid w:val="003E74E3"/>
    <w:rsid w:val="003F05C7"/>
    <w:rsid w:val="003F19C1"/>
    <w:rsid w:val="003F1B04"/>
    <w:rsid w:val="003F2CD4"/>
    <w:rsid w:val="003F2FCE"/>
    <w:rsid w:val="003F3180"/>
    <w:rsid w:val="003F320B"/>
    <w:rsid w:val="003F5FCD"/>
    <w:rsid w:val="003F6BBE"/>
    <w:rsid w:val="003F6CB9"/>
    <w:rsid w:val="003F6E3D"/>
    <w:rsid w:val="004000E8"/>
    <w:rsid w:val="00400166"/>
    <w:rsid w:val="004016EE"/>
    <w:rsid w:val="00402E2B"/>
    <w:rsid w:val="00403062"/>
    <w:rsid w:val="0040374E"/>
    <w:rsid w:val="00404ADB"/>
    <w:rsid w:val="00404B8B"/>
    <w:rsid w:val="0040512B"/>
    <w:rsid w:val="00405BED"/>
    <w:rsid w:val="00405CA5"/>
    <w:rsid w:val="00406292"/>
    <w:rsid w:val="00406AC1"/>
    <w:rsid w:val="00406D34"/>
    <w:rsid w:val="00407CD3"/>
    <w:rsid w:val="00410134"/>
    <w:rsid w:val="004104A0"/>
    <w:rsid w:val="00410B72"/>
    <w:rsid w:val="00410F18"/>
    <w:rsid w:val="0041263E"/>
    <w:rsid w:val="00412A80"/>
    <w:rsid w:val="00413AAC"/>
    <w:rsid w:val="004145E3"/>
    <w:rsid w:val="0041641F"/>
    <w:rsid w:val="004165A2"/>
    <w:rsid w:val="0041704A"/>
    <w:rsid w:val="00417E3C"/>
    <w:rsid w:val="00417F02"/>
    <w:rsid w:val="00420205"/>
    <w:rsid w:val="00420CA3"/>
    <w:rsid w:val="00421105"/>
    <w:rsid w:val="0042198C"/>
    <w:rsid w:val="004220F4"/>
    <w:rsid w:val="00422514"/>
    <w:rsid w:val="00422C19"/>
    <w:rsid w:val="004241C8"/>
    <w:rsid w:val="004242F4"/>
    <w:rsid w:val="004247E4"/>
    <w:rsid w:val="00425435"/>
    <w:rsid w:val="004257C9"/>
    <w:rsid w:val="00427248"/>
    <w:rsid w:val="00431E29"/>
    <w:rsid w:val="00432896"/>
    <w:rsid w:val="00437447"/>
    <w:rsid w:val="00440773"/>
    <w:rsid w:val="00441079"/>
    <w:rsid w:val="00441926"/>
    <w:rsid w:val="00441A92"/>
    <w:rsid w:val="00442E1F"/>
    <w:rsid w:val="00444B3A"/>
    <w:rsid w:val="00444F56"/>
    <w:rsid w:val="00446488"/>
    <w:rsid w:val="00446DD3"/>
    <w:rsid w:val="0045174D"/>
    <w:rsid w:val="004517AA"/>
    <w:rsid w:val="00452CAC"/>
    <w:rsid w:val="00454290"/>
    <w:rsid w:val="00455B70"/>
    <w:rsid w:val="0045624C"/>
    <w:rsid w:val="004569EE"/>
    <w:rsid w:val="00457565"/>
    <w:rsid w:val="00457B71"/>
    <w:rsid w:val="00457EB7"/>
    <w:rsid w:val="00460378"/>
    <w:rsid w:val="0046490E"/>
    <w:rsid w:val="004669E2"/>
    <w:rsid w:val="00466DF3"/>
    <w:rsid w:val="00467CAF"/>
    <w:rsid w:val="00470C31"/>
    <w:rsid w:val="0047115D"/>
    <w:rsid w:val="00472E58"/>
    <w:rsid w:val="004734D0"/>
    <w:rsid w:val="00474708"/>
    <w:rsid w:val="00474EB4"/>
    <w:rsid w:val="0047518F"/>
    <w:rsid w:val="0047556B"/>
    <w:rsid w:val="004758D3"/>
    <w:rsid w:val="00475DD3"/>
    <w:rsid w:val="00476A09"/>
    <w:rsid w:val="00477768"/>
    <w:rsid w:val="0048117E"/>
    <w:rsid w:val="00481F9F"/>
    <w:rsid w:val="00484350"/>
    <w:rsid w:val="00484898"/>
    <w:rsid w:val="004848F6"/>
    <w:rsid w:val="004868FB"/>
    <w:rsid w:val="00491696"/>
    <w:rsid w:val="0049253A"/>
    <w:rsid w:val="00492BC5"/>
    <w:rsid w:val="00494372"/>
    <w:rsid w:val="00495150"/>
    <w:rsid w:val="004964F1"/>
    <w:rsid w:val="004A16BC"/>
    <w:rsid w:val="004A2B94"/>
    <w:rsid w:val="004A3DD8"/>
    <w:rsid w:val="004A411D"/>
    <w:rsid w:val="004A55DC"/>
    <w:rsid w:val="004A5F80"/>
    <w:rsid w:val="004B0295"/>
    <w:rsid w:val="004B147F"/>
    <w:rsid w:val="004B270B"/>
    <w:rsid w:val="004B2E56"/>
    <w:rsid w:val="004B40DF"/>
    <w:rsid w:val="004B42D0"/>
    <w:rsid w:val="004B66F8"/>
    <w:rsid w:val="004B6B90"/>
    <w:rsid w:val="004B7C0C"/>
    <w:rsid w:val="004C143C"/>
    <w:rsid w:val="004C1950"/>
    <w:rsid w:val="004C234A"/>
    <w:rsid w:val="004C278F"/>
    <w:rsid w:val="004C2970"/>
    <w:rsid w:val="004C2B58"/>
    <w:rsid w:val="004C2DB9"/>
    <w:rsid w:val="004C3898"/>
    <w:rsid w:val="004C3A40"/>
    <w:rsid w:val="004C478B"/>
    <w:rsid w:val="004C551C"/>
    <w:rsid w:val="004C6EFE"/>
    <w:rsid w:val="004D20C5"/>
    <w:rsid w:val="004D23F5"/>
    <w:rsid w:val="004D2BFA"/>
    <w:rsid w:val="004D3499"/>
    <w:rsid w:val="004D36B1"/>
    <w:rsid w:val="004D4655"/>
    <w:rsid w:val="004D47E0"/>
    <w:rsid w:val="004D736C"/>
    <w:rsid w:val="004D7C3C"/>
    <w:rsid w:val="004D7EBD"/>
    <w:rsid w:val="004E12B1"/>
    <w:rsid w:val="004E2073"/>
    <w:rsid w:val="004E2680"/>
    <w:rsid w:val="004E28F9"/>
    <w:rsid w:val="004E3B48"/>
    <w:rsid w:val="004E462E"/>
    <w:rsid w:val="004E487D"/>
    <w:rsid w:val="004E4D24"/>
    <w:rsid w:val="004E54EF"/>
    <w:rsid w:val="004E56DC"/>
    <w:rsid w:val="004E5E71"/>
    <w:rsid w:val="004E6CB5"/>
    <w:rsid w:val="004E76F4"/>
    <w:rsid w:val="004F09E2"/>
    <w:rsid w:val="004F0B4E"/>
    <w:rsid w:val="004F0B6C"/>
    <w:rsid w:val="004F2078"/>
    <w:rsid w:val="004F2271"/>
    <w:rsid w:val="004F31A4"/>
    <w:rsid w:val="004F32E8"/>
    <w:rsid w:val="004F3B49"/>
    <w:rsid w:val="004F4DA3"/>
    <w:rsid w:val="004F5617"/>
    <w:rsid w:val="0050084B"/>
    <w:rsid w:val="00501E71"/>
    <w:rsid w:val="00502AFA"/>
    <w:rsid w:val="00506557"/>
    <w:rsid w:val="0050677A"/>
    <w:rsid w:val="005107EB"/>
    <w:rsid w:val="005108D8"/>
    <w:rsid w:val="005116F9"/>
    <w:rsid w:val="00512144"/>
    <w:rsid w:val="00512F8C"/>
    <w:rsid w:val="00513B47"/>
    <w:rsid w:val="005153A7"/>
    <w:rsid w:val="00517B55"/>
    <w:rsid w:val="00521359"/>
    <w:rsid w:val="005219CF"/>
    <w:rsid w:val="00521EAE"/>
    <w:rsid w:val="00522838"/>
    <w:rsid w:val="00522B0E"/>
    <w:rsid w:val="005235CD"/>
    <w:rsid w:val="005246AA"/>
    <w:rsid w:val="00527557"/>
    <w:rsid w:val="00527560"/>
    <w:rsid w:val="0052758E"/>
    <w:rsid w:val="00527CFF"/>
    <w:rsid w:val="00530CB1"/>
    <w:rsid w:val="00532613"/>
    <w:rsid w:val="0053481E"/>
    <w:rsid w:val="00534B59"/>
    <w:rsid w:val="00536759"/>
    <w:rsid w:val="005367E5"/>
    <w:rsid w:val="0053761D"/>
    <w:rsid w:val="00537798"/>
    <w:rsid w:val="00537BA0"/>
    <w:rsid w:val="00537C62"/>
    <w:rsid w:val="00542AC7"/>
    <w:rsid w:val="00543EED"/>
    <w:rsid w:val="00545472"/>
    <w:rsid w:val="005459E9"/>
    <w:rsid w:val="005462E0"/>
    <w:rsid w:val="00546970"/>
    <w:rsid w:val="0054699C"/>
    <w:rsid w:val="005474B8"/>
    <w:rsid w:val="005506DE"/>
    <w:rsid w:val="00550D56"/>
    <w:rsid w:val="00553628"/>
    <w:rsid w:val="00554E19"/>
    <w:rsid w:val="00557196"/>
    <w:rsid w:val="0056121F"/>
    <w:rsid w:val="0056221F"/>
    <w:rsid w:val="005633E7"/>
    <w:rsid w:val="00563C0E"/>
    <w:rsid w:val="005640CC"/>
    <w:rsid w:val="005660A2"/>
    <w:rsid w:val="0056676D"/>
    <w:rsid w:val="00566B79"/>
    <w:rsid w:val="00570A10"/>
    <w:rsid w:val="00572505"/>
    <w:rsid w:val="005730E8"/>
    <w:rsid w:val="00573F7B"/>
    <w:rsid w:val="0057417D"/>
    <w:rsid w:val="00576F6F"/>
    <w:rsid w:val="00577327"/>
    <w:rsid w:val="00580952"/>
    <w:rsid w:val="00581C13"/>
    <w:rsid w:val="00582809"/>
    <w:rsid w:val="00582A32"/>
    <w:rsid w:val="00582BFC"/>
    <w:rsid w:val="005842CA"/>
    <w:rsid w:val="005848AC"/>
    <w:rsid w:val="005862B9"/>
    <w:rsid w:val="005876CA"/>
    <w:rsid w:val="0058798C"/>
    <w:rsid w:val="00587C9C"/>
    <w:rsid w:val="005900FA"/>
    <w:rsid w:val="005923AB"/>
    <w:rsid w:val="005935A4"/>
    <w:rsid w:val="005948C2"/>
    <w:rsid w:val="00595DCA"/>
    <w:rsid w:val="00596A29"/>
    <w:rsid w:val="0059779B"/>
    <w:rsid w:val="005977ED"/>
    <w:rsid w:val="00597BB9"/>
    <w:rsid w:val="005A0CCE"/>
    <w:rsid w:val="005A209A"/>
    <w:rsid w:val="005A354B"/>
    <w:rsid w:val="005A5CE9"/>
    <w:rsid w:val="005A65CA"/>
    <w:rsid w:val="005A662D"/>
    <w:rsid w:val="005B13D3"/>
    <w:rsid w:val="005B1FBF"/>
    <w:rsid w:val="005B35C2"/>
    <w:rsid w:val="005B35D7"/>
    <w:rsid w:val="005B392A"/>
    <w:rsid w:val="005B3AA3"/>
    <w:rsid w:val="005B41E7"/>
    <w:rsid w:val="005B44FE"/>
    <w:rsid w:val="005B4DED"/>
    <w:rsid w:val="005B5064"/>
    <w:rsid w:val="005B591A"/>
    <w:rsid w:val="005B61A3"/>
    <w:rsid w:val="005B6F83"/>
    <w:rsid w:val="005B72D9"/>
    <w:rsid w:val="005B7CD0"/>
    <w:rsid w:val="005C0D1A"/>
    <w:rsid w:val="005C192A"/>
    <w:rsid w:val="005C2DB7"/>
    <w:rsid w:val="005C59B3"/>
    <w:rsid w:val="005C5A91"/>
    <w:rsid w:val="005C5AE7"/>
    <w:rsid w:val="005C5EDC"/>
    <w:rsid w:val="005C60FC"/>
    <w:rsid w:val="005C661F"/>
    <w:rsid w:val="005C74FB"/>
    <w:rsid w:val="005C7D87"/>
    <w:rsid w:val="005D0023"/>
    <w:rsid w:val="005D0046"/>
    <w:rsid w:val="005D08E2"/>
    <w:rsid w:val="005D1602"/>
    <w:rsid w:val="005D2F69"/>
    <w:rsid w:val="005D7F2E"/>
    <w:rsid w:val="005E02CA"/>
    <w:rsid w:val="005E03C7"/>
    <w:rsid w:val="005E116A"/>
    <w:rsid w:val="005E385F"/>
    <w:rsid w:val="005E5B81"/>
    <w:rsid w:val="005E6746"/>
    <w:rsid w:val="005E67CB"/>
    <w:rsid w:val="005F24F1"/>
    <w:rsid w:val="005F28D9"/>
    <w:rsid w:val="005F2CB1"/>
    <w:rsid w:val="005F3025"/>
    <w:rsid w:val="005F3CCC"/>
    <w:rsid w:val="005F587C"/>
    <w:rsid w:val="005F618C"/>
    <w:rsid w:val="005F6DC1"/>
    <w:rsid w:val="005F70BD"/>
    <w:rsid w:val="005F74D4"/>
    <w:rsid w:val="005F7C55"/>
    <w:rsid w:val="00600135"/>
    <w:rsid w:val="00601051"/>
    <w:rsid w:val="006019EC"/>
    <w:rsid w:val="0060283C"/>
    <w:rsid w:val="00603B6B"/>
    <w:rsid w:val="00604F14"/>
    <w:rsid w:val="00605A16"/>
    <w:rsid w:val="00607215"/>
    <w:rsid w:val="00611B83"/>
    <w:rsid w:val="00613257"/>
    <w:rsid w:val="00613331"/>
    <w:rsid w:val="00614630"/>
    <w:rsid w:val="0061542F"/>
    <w:rsid w:val="00620022"/>
    <w:rsid w:val="00620A71"/>
    <w:rsid w:val="00620D80"/>
    <w:rsid w:val="0062156A"/>
    <w:rsid w:val="006221F5"/>
    <w:rsid w:val="00622AE5"/>
    <w:rsid w:val="006234A6"/>
    <w:rsid w:val="00623DB6"/>
    <w:rsid w:val="0062660B"/>
    <w:rsid w:val="00630001"/>
    <w:rsid w:val="0063098E"/>
    <w:rsid w:val="006311B3"/>
    <w:rsid w:val="00631CA0"/>
    <w:rsid w:val="0063284C"/>
    <w:rsid w:val="00633A03"/>
    <w:rsid w:val="006347AC"/>
    <w:rsid w:val="00634A89"/>
    <w:rsid w:val="0063542B"/>
    <w:rsid w:val="006357C3"/>
    <w:rsid w:val="00635833"/>
    <w:rsid w:val="00636398"/>
    <w:rsid w:val="00636529"/>
    <w:rsid w:val="0063656A"/>
    <w:rsid w:val="006365E3"/>
    <w:rsid w:val="006368D3"/>
    <w:rsid w:val="006377EC"/>
    <w:rsid w:val="0064015B"/>
    <w:rsid w:val="006409C2"/>
    <w:rsid w:val="00640D92"/>
    <w:rsid w:val="0064151F"/>
    <w:rsid w:val="00641533"/>
    <w:rsid w:val="0064208D"/>
    <w:rsid w:val="0064209C"/>
    <w:rsid w:val="006422A0"/>
    <w:rsid w:val="00642DFD"/>
    <w:rsid w:val="00642E5A"/>
    <w:rsid w:val="00643057"/>
    <w:rsid w:val="00643475"/>
    <w:rsid w:val="0064396A"/>
    <w:rsid w:val="00643F2B"/>
    <w:rsid w:val="006445B3"/>
    <w:rsid w:val="00644E44"/>
    <w:rsid w:val="00645D0E"/>
    <w:rsid w:val="00645FDA"/>
    <w:rsid w:val="0064624E"/>
    <w:rsid w:val="00647060"/>
    <w:rsid w:val="006477CF"/>
    <w:rsid w:val="006502A1"/>
    <w:rsid w:val="00650AB9"/>
    <w:rsid w:val="00650B9C"/>
    <w:rsid w:val="0065285D"/>
    <w:rsid w:val="006553E7"/>
    <w:rsid w:val="00655733"/>
    <w:rsid w:val="00655ACD"/>
    <w:rsid w:val="0065630D"/>
    <w:rsid w:val="00656A92"/>
    <w:rsid w:val="00656DDE"/>
    <w:rsid w:val="0066011D"/>
    <w:rsid w:val="006607C0"/>
    <w:rsid w:val="006613A6"/>
    <w:rsid w:val="006613EB"/>
    <w:rsid w:val="006627A2"/>
    <w:rsid w:val="006634E6"/>
    <w:rsid w:val="00663825"/>
    <w:rsid w:val="00663C2C"/>
    <w:rsid w:val="00665306"/>
    <w:rsid w:val="006655EE"/>
    <w:rsid w:val="00665EE9"/>
    <w:rsid w:val="00667EE7"/>
    <w:rsid w:val="00670922"/>
    <w:rsid w:val="00670BE1"/>
    <w:rsid w:val="006712D5"/>
    <w:rsid w:val="0067218F"/>
    <w:rsid w:val="00673979"/>
    <w:rsid w:val="006739D6"/>
    <w:rsid w:val="00674033"/>
    <w:rsid w:val="006741F2"/>
    <w:rsid w:val="0067437F"/>
    <w:rsid w:val="00674B7E"/>
    <w:rsid w:val="00674CC3"/>
    <w:rsid w:val="0067599E"/>
    <w:rsid w:val="00675C72"/>
    <w:rsid w:val="006763DA"/>
    <w:rsid w:val="00676A13"/>
    <w:rsid w:val="006771F9"/>
    <w:rsid w:val="0067758A"/>
    <w:rsid w:val="006776D7"/>
    <w:rsid w:val="00677EB7"/>
    <w:rsid w:val="00680EEC"/>
    <w:rsid w:val="00681003"/>
    <w:rsid w:val="006817C9"/>
    <w:rsid w:val="006825E2"/>
    <w:rsid w:val="00682FF3"/>
    <w:rsid w:val="0068316E"/>
    <w:rsid w:val="00683ECE"/>
    <w:rsid w:val="00684939"/>
    <w:rsid w:val="006868C4"/>
    <w:rsid w:val="0068760C"/>
    <w:rsid w:val="00687FF0"/>
    <w:rsid w:val="00691B0C"/>
    <w:rsid w:val="006933F4"/>
    <w:rsid w:val="00693ACB"/>
    <w:rsid w:val="00695FC2"/>
    <w:rsid w:val="006966F2"/>
    <w:rsid w:val="00696949"/>
    <w:rsid w:val="00696B6B"/>
    <w:rsid w:val="00697052"/>
    <w:rsid w:val="006A1F11"/>
    <w:rsid w:val="006A2F7E"/>
    <w:rsid w:val="006A46FB"/>
    <w:rsid w:val="006A482A"/>
    <w:rsid w:val="006A4B38"/>
    <w:rsid w:val="006A5C12"/>
    <w:rsid w:val="006A5E28"/>
    <w:rsid w:val="006A6267"/>
    <w:rsid w:val="006A697B"/>
    <w:rsid w:val="006A7007"/>
    <w:rsid w:val="006A78C8"/>
    <w:rsid w:val="006A7AFF"/>
    <w:rsid w:val="006B1816"/>
    <w:rsid w:val="006B2099"/>
    <w:rsid w:val="006B3E4F"/>
    <w:rsid w:val="006B40A4"/>
    <w:rsid w:val="006B421A"/>
    <w:rsid w:val="006B50CF"/>
    <w:rsid w:val="006B5A3C"/>
    <w:rsid w:val="006B6C9B"/>
    <w:rsid w:val="006C03B8"/>
    <w:rsid w:val="006C0997"/>
    <w:rsid w:val="006C38ED"/>
    <w:rsid w:val="006C5EC9"/>
    <w:rsid w:val="006C6059"/>
    <w:rsid w:val="006C62D1"/>
    <w:rsid w:val="006C635D"/>
    <w:rsid w:val="006C6D27"/>
    <w:rsid w:val="006C6EE8"/>
    <w:rsid w:val="006C7522"/>
    <w:rsid w:val="006C78C4"/>
    <w:rsid w:val="006D1E26"/>
    <w:rsid w:val="006D46D9"/>
    <w:rsid w:val="006D51A4"/>
    <w:rsid w:val="006D565C"/>
    <w:rsid w:val="006D5A7E"/>
    <w:rsid w:val="006D64DE"/>
    <w:rsid w:val="006D69F1"/>
    <w:rsid w:val="006D6F08"/>
    <w:rsid w:val="006D7458"/>
    <w:rsid w:val="006D7623"/>
    <w:rsid w:val="006E062C"/>
    <w:rsid w:val="006E21EC"/>
    <w:rsid w:val="006E22BF"/>
    <w:rsid w:val="006E28B7"/>
    <w:rsid w:val="006E3310"/>
    <w:rsid w:val="006E33C0"/>
    <w:rsid w:val="006E4E39"/>
    <w:rsid w:val="006E5332"/>
    <w:rsid w:val="006E565E"/>
    <w:rsid w:val="006E591C"/>
    <w:rsid w:val="006E673D"/>
    <w:rsid w:val="006E7D3B"/>
    <w:rsid w:val="006F0DFC"/>
    <w:rsid w:val="006F1AAE"/>
    <w:rsid w:val="006F1B70"/>
    <w:rsid w:val="006F1E76"/>
    <w:rsid w:val="006F2DD6"/>
    <w:rsid w:val="006F341D"/>
    <w:rsid w:val="006F35D7"/>
    <w:rsid w:val="006F3CDE"/>
    <w:rsid w:val="006F4178"/>
    <w:rsid w:val="006F467E"/>
    <w:rsid w:val="006F4E8E"/>
    <w:rsid w:val="006F5124"/>
    <w:rsid w:val="006F58D4"/>
    <w:rsid w:val="006F5D86"/>
    <w:rsid w:val="006F6168"/>
    <w:rsid w:val="006F637A"/>
    <w:rsid w:val="006F63AC"/>
    <w:rsid w:val="006F687F"/>
    <w:rsid w:val="00700AF0"/>
    <w:rsid w:val="00700CC9"/>
    <w:rsid w:val="00700EF5"/>
    <w:rsid w:val="00702066"/>
    <w:rsid w:val="00702556"/>
    <w:rsid w:val="0070346E"/>
    <w:rsid w:val="007041B0"/>
    <w:rsid w:val="00704EDB"/>
    <w:rsid w:val="00706101"/>
    <w:rsid w:val="00706A8B"/>
    <w:rsid w:val="00707072"/>
    <w:rsid w:val="00707D61"/>
    <w:rsid w:val="0071078E"/>
    <w:rsid w:val="007108B5"/>
    <w:rsid w:val="00711521"/>
    <w:rsid w:val="00712287"/>
    <w:rsid w:val="00712772"/>
    <w:rsid w:val="007148D3"/>
    <w:rsid w:val="007155B1"/>
    <w:rsid w:val="00715B9A"/>
    <w:rsid w:val="00715C0E"/>
    <w:rsid w:val="00716B7A"/>
    <w:rsid w:val="00716F89"/>
    <w:rsid w:val="00721241"/>
    <w:rsid w:val="007225B5"/>
    <w:rsid w:val="00724C72"/>
    <w:rsid w:val="00724EFB"/>
    <w:rsid w:val="00725764"/>
    <w:rsid w:val="00726EA6"/>
    <w:rsid w:val="00727208"/>
    <w:rsid w:val="0072753A"/>
    <w:rsid w:val="00727680"/>
    <w:rsid w:val="00732BB8"/>
    <w:rsid w:val="0073427F"/>
    <w:rsid w:val="00734647"/>
    <w:rsid w:val="0073468C"/>
    <w:rsid w:val="007348B1"/>
    <w:rsid w:val="00734B8A"/>
    <w:rsid w:val="007362A6"/>
    <w:rsid w:val="007368F9"/>
    <w:rsid w:val="00736D7D"/>
    <w:rsid w:val="007409DD"/>
    <w:rsid w:val="00740E58"/>
    <w:rsid w:val="007420F5"/>
    <w:rsid w:val="007445A0"/>
    <w:rsid w:val="0074524B"/>
    <w:rsid w:val="00745685"/>
    <w:rsid w:val="00745BD0"/>
    <w:rsid w:val="00746405"/>
    <w:rsid w:val="00747D8B"/>
    <w:rsid w:val="00751228"/>
    <w:rsid w:val="007518F1"/>
    <w:rsid w:val="00751BE9"/>
    <w:rsid w:val="00754DB7"/>
    <w:rsid w:val="007562E6"/>
    <w:rsid w:val="007571E1"/>
    <w:rsid w:val="007577B7"/>
    <w:rsid w:val="007579D2"/>
    <w:rsid w:val="00757DB2"/>
    <w:rsid w:val="00757DDD"/>
    <w:rsid w:val="007604B2"/>
    <w:rsid w:val="00761C88"/>
    <w:rsid w:val="0076245F"/>
    <w:rsid w:val="00762E4F"/>
    <w:rsid w:val="007642E1"/>
    <w:rsid w:val="007644E2"/>
    <w:rsid w:val="00764702"/>
    <w:rsid w:val="00765281"/>
    <w:rsid w:val="00765ACE"/>
    <w:rsid w:val="00766BAD"/>
    <w:rsid w:val="007679B8"/>
    <w:rsid w:val="00767E81"/>
    <w:rsid w:val="007730BD"/>
    <w:rsid w:val="007755F2"/>
    <w:rsid w:val="00775A1B"/>
    <w:rsid w:val="00776971"/>
    <w:rsid w:val="00777A80"/>
    <w:rsid w:val="00777FA5"/>
    <w:rsid w:val="0078116E"/>
    <w:rsid w:val="0078177E"/>
    <w:rsid w:val="0078304C"/>
    <w:rsid w:val="007830C6"/>
    <w:rsid w:val="00783673"/>
    <w:rsid w:val="00784758"/>
    <w:rsid w:val="00784A49"/>
    <w:rsid w:val="00785490"/>
    <w:rsid w:val="00790171"/>
    <w:rsid w:val="00790834"/>
    <w:rsid w:val="00790986"/>
    <w:rsid w:val="00792101"/>
    <w:rsid w:val="0079219A"/>
    <w:rsid w:val="007925EA"/>
    <w:rsid w:val="00793251"/>
    <w:rsid w:val="00793CD8"/>
    <w:rsid w:val="007943C4"/>
    <w:rsid w:val="00795C92"/>
    <w:rsid w:val="00795F47"/>
    <w:rsid w:val="00796231"/>
    <w:rsid w:val="00797E4B"/>
    <w:rsid w:val="007A05CD"/>
    <w:rsid w:val="007A0CEE"/>
    <w:rsid w:val="007A1524"/>
    <w:rsid w:val="007A1BD6"/>
    <w:rsid w:val="007A1CB3"/>
    <w:rsid w:val="007A306F"/>
    <w:rsid w:val="007A37A4"/>
    <w:rsid w:val="007A43A6"/>
    <w:rsid w:val="007A510B"/>
    <w:rsid w:val="007A58A6"/>
    <w:rsid w:val="007A6967"/>
    <w:rsid w:val="007A70EA"/>
    <w:rsid w:val="007A750B"/>
    <w:rsid w:val="007B049E"/>
    <w:rsid w:val="007B1440"/>
    <w:rsid w:val="007B2C07"/>
    <w:rsid w:val="007B3D2D"/>
    <w:rsid w:val="007B42FC"/>
    <w:rsid w:val="007B49B4"/>
    <w:rsid w:val="007B50AE"/>
    <w:rsid w:val="007B51DF"/>
    <w:rsid w:val="007B7CBD"/>
    <w:rsid w:val="007C00CE"/>
    <w:rsid w:val="007C00EE"/>
    <w:rsid w:val="007C05DD"/>
    <w:rsid w:val="007C076C"/>
    <w:rsid w:val="007C163C"/>
    <w:rsid w:val="007C1692"/>
    <w:rsid w:val="007C39E4"/>
    <w:rsid w:val="007C3D18"/>
    <w:rsid w:val="007C3EEF"/>
    <w:rsid w:val="007C42DA"/>
    <w:rsid w:val="007C45E1"/>
    <w:rsid w:val="007C4CCE"/>
    <w:rsid w:val="007C59C4"/>
    <w:rsid w:val="007C5AEE"/>
    <w:rsid w:val="007C60BF"/>
    <w:rsid w:val="007C6723"/>
    <w:rsid w:val="007C6726"/>
    <w:rsid w:val="007C6A07"/>
    <w:rsid w:val="007C7235"/>
    <w:rsid w:val="007C7332"/>
    <w:rsid w:val="007C75A1"/>
    <w:rsid w:val="007C77A5"/>
    <w:rsid w:val="007D022C"/>
    <w:rsid w:val="007D035B"/>
    <w:rsid w:val="007D0413"/>
    <w:rsid w:val="007D04E5"/>
    <w:rsid w:val="007D06D2"/>
    <w:rsid w:val="007D10A8"/>
    <w:rsid w:val="007D34CE"/>
    <w:rsid w:val="007D3FD6"/>
    <w:rsid w:val="007D4644"/>
    <w:rsid w:val="007D53F3"/>
    <w:rsid w:val="007D56D4"/>
    <w:rsid w:val="007D5901"/>
    <w:rsid w:val="007D5C17"/>
    <w:rsid w:val="007D67FB"/>
    <w:rsid w:val="007D71D0"/>
    <w:rsid w:val="007D73C9"/>
    <w:rsid w:val="007D7526"/>
    <w:rsid w:val="007E06CB"/>
    <w:rsid w:val="007E4610"/>
    <w:rsid w:val="007E46D1"/>
    <w:rsid w:val="007E4715"/>
    <w:rsid w:val="007E505B"/>
    <w:rsid w:val="007E6FA8"/>
    <w:rsid w:val="007E7091"/>
    <w:rsid w:val="007E78A0"/>
    <w:rsid w:val="007F082A"/>
    <w:rsid w:val="007F34B3"/>
    <w:rsid w:val="007F434B"/>
    <w:rsid w:val="007F4A32"/>
    <w:rsid w:val="007F64F3"/>
    <w:rsid w:val="007F7C1F"/>
    <w:rsid w:val="00800A03"/>
    <w:rsid w:val="00800D2B"/>
    <w:rsid w:val="00800E0C"/>
    <w:rsid w:val="00802312"/>
    <w:rsid w:val="00803FAE"/>
    <w:rsid w:val="0080533F"/>
    <w:rsid w:val="00805472"/>
    <w:rsid w:val="0080605F"/>
    <w:rsid w:val="00807786"/>
    <w:rsid w:val="00807944"/>
    <w:rsid w:val="00811029"/>
    <w:rsid w:val="00811461"/>
    <w:rsid w:val="008119C8"/>
    <w:rsid w:val="00811F42"/>
    <w:rsid w:val="00811FCB"/>
    <w:rsid w:val="0081209F"/>
    <w:rsid w:val="008155C5"/>
    <w:rsid w:val="008158D6"/>
    <w:rsid w:val="00815C3A"/>
    <w:rsid w:val="00815D3D"/>
    <w:rsid w:val="00817196"/>
    <w:rsid w:val="008177AB"/>
    <w:rsid w:val="00817A81"/>
    <w:rsid w:val="008222C4"/>
    <w:rsid w:val="008235DB"/>
    <w:rsid w:val="008249FB"/>
    <w:rsid w:val="00824AB4"/>
    <w:rsid w:val="00825C42"/>
    <w:rsid w:val="00825D25"/>
    <w:rsid w:val="00827D6F"/>
    <w:rsid w:val="0083544D"/>
    <w:rsid w:val="008368AF"/>
    <w:rsid w:val="008376AC"/>
    <w:rsid w:val="00837B49"/>
    <w:rsid w:val="008414AC"/>
    <w:rsid w:val="008414AE"/>
    <w:rsid w:val="008418DE"/>
    <w:rsid w:val="00841CE5"/>
    <w:rsid w:val="008421E8"/>
    <w:rsid w:val="00842810"/>
    <w:rsid w:val="00842E02"/>
    <w:rsid w:val="00842E93"/>
    <w:rsid w:val="008440D4"/>
    <w:rsid w:val="008444E8"/>
    <w:rsid w:val="00844E80"/>
    <w:rsid w:val="00845DC8"/>
    <w:rsid w:val="00846E51"/>
    <w:rsid w:val="00846FE7"/>
    <w:rsid w:val="008507E0"/>
    <w:rsid w:val="008522B2"/>
    <w:rsid w:val="008543D0"/>
    <w:rsid w:val="00854F97"/>
    <w:rsid w:val="00855123"/>
    <w:rsid w:val="00855821"/>
    <w:rsid w:val="00856911"/>
    <w:rsid w:val="0085737E"/>
    <w:rsid w:val="0086096E"/>
    <w:rsid w:val="00862377"/>
    <w:rsid w:val="0086459E"/>
    <w:rsid w:val="0086462F"/>
    <w:rsid w:val="00864DC8"/>
    <w:rsid w:val="00865780"/>
    <w:rsid w:val="008677FD"/>
    <w:rsid w:val="0087055F"/>
    <w:rsid w:val="008706D4"/>
    <w:rsid w:val="00870F8A"/>
    <w:rsid w:val="008719A4"/>
    <w:rsid w:val="00871D23"/>
    <w:rsid w:val="00871DAE"/>
    <w:rsid w:val="00873959"/>
    <w:rsid w:val="00873AA6"/>
    <w:rsid w:val="00874312"/>
    <w:rsid w:val="0087437C"/>
    <w:rsid w:val="008750B4"/>
    <w:rsid w:val="00875CD7"/>
    <w:rsid w:val="008764D0"/>
    <w:rsid w:val="00876B4D"/>
    <w:rsid w:val="00877F18"/>
    <w:rsid w:val="008800E2"/>
    <w:rsid w:val="00880C20"/>
    <w:rsid w:val="00881F46"/>
    <w:rsid w:val="00882C7C"/>
    <w:rsid w:val="00883264"/>
    <w:rsid w:val="00884118"/>
    <w:rsid w:val="008851E4"/>
    <w:rsid w:val="0088565A"/>
    <w:rsid w:val="00887633"/>
    <w:rsid w:val="008907E5"/>
    <w:rsid w:val="0089120A"/>
    <w:rsid w:val="00891A29"/>
    <w:rsid w:val="00894119"/>
    <w:rsid w:val="00894A88"/>
    <w:rsid w:val="00895386"/>
    <w:rsid w:val="00896A7F"/>
    <w:rsid w:val="008A006D"/>
    <w:rsid w:val="008A03FA"/>
    <w:rsid w:val="008A0CD0"/>
    <w:rsid w:val="008A21FF"/>
    <w:rsid w:val="008A2CAD"/>
    <w:rsid w:val="008A2CE2"/>
    <w:rsid w:val="008A30AC"/>
    <w:rsid w:val="008A311C"/>
    <w:rsid w:val="008A44B8"/>
    <w:rsid w:val="008A49AC"/>
    <w:rsid w:val="008A51A8"/>
    <w:rsid w:val="008A54C7"/>
    <w:rsid w:val="008A77D8"/>
    <w:rsid w:val="008B0483"/>
    <w:rsid w:val="008B0985"/>
    <w:rsid w:val="008B120C"/>
    <w:rsid w:val="008B1926"/>
    <w:rsid w:val="008B1A30"/>
    <w:rsid w:val="008B1DE4"/>
    <w:rsid w:val="008B2342"/>
    <w:rsid w:val="008B311F"/>
    <w:rsid w:val="008B51A0"/>
    <w:rsid w:val="008B592A"/>
    <w:rsid w:val="008B5DA7"/>
    <w:rsid w:val="008B7B5C"/>
    <w:rsid w:val="008C0C99"/>
    <w:rsid w:val="008C2017"/>
    <w:rsid w:val="008C220B"/>
    <w:rsid w:val="008C4958"/>
    <w:rsid w:val="008C4BAA"/>
    <w:rsid w:val="008C5706"/>
    <w:rsid w:val="008C5C3C"/>
    <w:rsid w:val="008C6934"/>
    <w:rsid w:val="008C6AE8"/>
    <w:rsid w:val="008C6FC9"/>
    <w:rsid w:val="008C7573"/>
    <w:rsid w:val="008C7E77"/>
    <w:rsid w:val="008D0083"/>
    <w:rsid w:val="008D0334"/>
    <w:rsid w:val="008D17A8"/>
    <w:rsid w:val="008D17EF"/>
    <w:rsid w:val="008D2622"/>
    <w:rsid w:val="008D2DD0"/>
    <w:rsid w:val="008D31A3"/>
    <w:rsid w:val="008D34F1"/>
    <w:rsid w:val="008D39D8"/>
    <w:rsid w:val="008D4922"/>
    <w:rsid w:val="008D4E3E"/>
    <w:rsid w:val="008D677D"/>
    <w:rsid w:val="008D6D1A"/>
    <w:rsid w:val="008D6E0E"/>
    <w:rsid w:val="008D71C2"/>
    <w:rsid w:val="008D7210"/>
    <w:rsid w:val="008D77D2"/>
    <w:rsid w:val="008D7950"/>
    <w:rsid w:val="008E065E"/>
    <w:rsid w:val="008E08FD"/>
    <w:rsid w:val="008E0927"/>
    <w:rsid w:val="008E0B65"/>
    <w:rsid w:val="008E1786"/>
    <w:rsid w:val="008E1909"/>
    <w:rsid w:val="008E6C65"/>
    <w:rsid w:val="008E762D"/>
    <w:rsid w:val="008E7DDE"/>
    <w:rsid w:val="008F0C37"/>
    <w:rsid w:val="008F0FE0"/>
    <w:rsid w:val="008F1EAB"/>
    <w:rsid w:val="008F2AF0"/>
    <w:rsid w:val="008F2FB3"/>
    <w:rsid w:val="008F3270"/>
    <w:rsid w:val="008F33DC"/>
    <w:rsid w:val="008F477F"/>
    <w:rsid w:val="008F48DA"/>
    <w:rsid w:val="008F60D3"/>
    <w:rsid w:val="008F6EF3"/>
    <w:rsid w:val="00901B18"/>
    <w:rsid w:val="00902350"/>
    <w:rsid w:val="0090336B"/>
    <w:rsid w:val="00903D7A"/>
    <w:rsid w:val="009042FC"/>
    <w:rsid w:val="0090435D"/>
    <w:rsid w:val="00904628"/>
    <w:rsid w:val="00904D79"/>
    <w:rsid w:val="009053AA"/>
    <w:rsid w:val="00905A50"/>
    <w:rsid w:val="00906939"/>
    <w:rsid w:val="00906F26"/>
    <w:rsid w:val="00907BD1"/>
    <w:rsid w:val="00910B7D"/>
    <w:rsid w:val="00911DFB"/>
    <w:rsid w:val="0091318E"/>
    <w:rsid w:val="009139D9"/>
    <w:rsid w:val="00914AD8"/>
    <w:rsid w:val="00914DB8"/>
    <w:rsid w:val="009154C7"/>
    <w:rsid w:val="009154F0"/>
    <w:rsid w:val="00916079"/>
    <w:rsid w:val="00917CE9"/>
    <w:rsid w:val="009201DA"/>
    <w:rsid w:val="00920BF2"/>
    <w:rsid w:val="00922010"/>
    <w:rsid w:val="0092238F"/>
    <w:rsid w:val="00922449"/>
    <w:rsid w:val="00922BE8"/>
    <w:rsid w:val="00923618"/>
    <w:rsid w:val="009249F3"/>
    <w:rsid w:val="0093061B"/>
    <w:rsid w:val="00931BD9"/>
    <w:rsid w:val="00933798"/>
    <w:rsid w:val="00933F9D"/>
    <w:rsid w:val="009368F3"/>
    <w:rsid w:val="00937736"/>
    <w:rsid w:val="009407B1"/>
    <w:rsid w:val="00940884"/>
    <w:rsid w:val="00941636"/>
    <w:rsid w:val="00941B7B"/>
    <w:rsid w:val="00942126"/>
    <w:rsid w:val="00942606"/>
    <w:rsid w:val="00942CB3"/>
    <w:rsid w:val="00943742"/>
    <w:rsid w:val="0094469F"/>
    <w:rsid w:val="009447C6"/>
    <w:rsid w:val="00945C05"/>
    <w:rsid w:val="00946945"/>
    <w:rsid w:val="00947713"/>
    <w:rsid w:val="009507A5"/>
    <w:rsid w:val="00950BA6"/>
    <w:rsid w:val="00950DE7"/>
    <w:rsid w:val="00951021"/>
    <w:rsid w:val="00953920"/>
    <w:rsid w:val="00953D47"/>
    <w:rsid w:val="00955E2B"/>
    <w:rsid w:val="0095681E"/>
    <w:rsid w:val="00956BA3"/>
    <w:rsid w:val="00956F57"/>
    <w:rsid w:val="009572D4"/>
    <w:rsid w:val="00957FCE"/>
    <w:rsid w:val="00961921"/>
    <w:rsid w:val="00963824"/>
    <w:rsid w:val="00963F2D"/>
    <w:rsid w:val="0096430A"/>
    <w:rsid w:val="0096522B"/>
    <w:rsid w:val="0096540C"/>
    <w:rsid w:val="0096554B"/>
    <w:rsid w:val="0096584A"/>
    <w:rsid w:val="009664FB"/>
    <w:rsid w:val="00966591"/>
    <w:rsid w:val="00966E40"/>
    <w:rsid w:val="009703D9"/>
    <w:rsid w:val="00970FD4"/>
    <w:rsid w:val="00971F08"/>
    <w:rsid w:val="00974454"/>
    <w:rsid w:val="0097603D"/>
    <w:rsid w:val="009765A2"/>
    <w:rsid w:val="00976949"/>
    <w:rsid w:val="00977F6C"/>
    <w:rsid w:val="00980180"/>
    <w:rsid w:val="00980268"/>
    <w:rsid w:val="00980477"/>
    <w:rsid w:val="00980838"/>
    <w:rsid w:val="00980F7F"/>
    <w:rsid w:val="00981239"/>
    <w:rsid w:val="00981A37"/>
    <w:rsid w:val="009846C0"/>
    <w:rsid w:val="00985253"/>
    <w:rsid w:val="009853B3"/>
    <w:rsid w:val="00985C97"/>
    <w:rsid w:val="00986F69"/>
    <w:rsid w:val="00987F97"/>
    <w:rsid w:val="00990630"/>
    <w:rsid w:val="009915A6"/>
    <w:rsid w:val="00991761"/>
    <w:rsid w:val="00994D6F"/>
    <w:rsid w:val="00994DCA"/>
    <w:rsid w:val="009952BD"/>
    <w:rsid w:val="00995A24"/>
    <w:rsid w:val="00995CE3"/>
    <w:rsid w:val="009960EC"/>
    <w:rsid w:val="009966F3"/>
    <w:rsid w:val="009970DD"/>
    <w:rsid w:val="00997BF3"/>
    <w:rsid w:val="00997DAE"/>
    <w:rsid w:val="009A033D"/>
    <w:rsid w:val="009A0FBA"/>
    <w:rsid w:val="009A1601"/>
    <w:rsid w:val="009A2C18"/>
    <w:rsid w:val="009A462D"/>
    <w:rsid w:val="009A58BE"/>
    <w:rsid w:val="009A5CBA"/>
    <w:rsid w:val="009B0F14"/>
    <w:rsid w:val="009B16A5"/>
    <w:rsid w:val="009B1F30"/>
    <w:rsid w:val="009B3AC2"/>
    <w:rsid w:val="009B4DF4"/>
    <w:rsid w:val="009B564E"/>
    <w:rsid w:val="009B5AF9"/>
    <w:rsid w:val="009B7E87"/>
    <w:rsid w:val="009C403E"/>
    <w:rsid w:val="009C542C"/>
    <w:rsid w:val="009C72C9"/>
    <w:rsid w:val="009D0023"/>
    <w:rsid w:val="009D0327"/>
    <w:rsid w:val="009D0B42"/>
    <w:rsid w:val="009D3156"/>
    <w:rsid w:val="009D3FF2"/>
    <w:rsid w:val="009D46F8"/>
    <w:rsid w:val="009D4FF0"/>
    <w:rsid w:val="009D5E25"/>
    <w:rsid w:val="009D703C"/>
    <w:rsid w:val="009D718F"/>
    <w:rsid w:val="009E068F"/>
    <w:rsid w:val="009E08EF"/>
    <w:rsid w:val="009E14E0"/>
    <w:rsid w:val="009E3114"/>
    <w:rsid w:val="009E35DB"/>
    <w:rsid w:val="009E3DE3"/>
    <w:rsid w:val="009E47A3"/>
    <w:rsid w:val="009E562D"/>
    <w:rsid w:val="009E5DCA"/>
    <w:rsid w:val="009E6E92"/>
    <w:rsid w:val="009E7158"/>
    <w:rsid w:val="009E7546"/>
    <w:rsid w:val="009F08C4"/>
    <w:rsid w:val="009F08F3"/>
    <w:rsid w:val="009F1EC2"/>
    <w:rsid w:val="009F1F42"/>
    <w:rsid w:val="009F2A74"/>
    <w:rsid w:val="009F3157"/>
    <w:rsid w:val="009F344F"/>
    <w:rsid w:val="009F37C2"/>
    <w:rsid w:val="009F76B6"/>
    <w:rsid w:val="009F7EA7"/>
    <w:rsid w:val="00A002E7"/>
    <w:rsid w:val="00A034E9"/>
    <w:rsid w:val="00A03BAD"/>
    <w:rsid w:val="00A04628"/>
    <w:rsid w:val="00A046AE"/>
    <w:rsid w:val="00A048A8"/>
    <w:rsid w:val="00A04BA8"/>
    <w:rsid w:val="00A04F49"/>
    <w:rsid w:val="00A05A86"/>
    <w:rsid w:val="00A05D98"/>
    <w:rsid w:val="00A060E6"/>
    <w:rsid w:val="00A0758E"/>
    <w:rsid w:val="00A111B1"/>
    <w:rsid w:val="00A116F8"/>
    <w:rsid w:val="00A11D1D"/>
    <w:rsid w:val="00A126F9"/>
    <w:rsid w:val="00A12737"/>
    <w:rsid w:val="00A13E54"/>
    <w:rsid w:val="00A16BA3"/>
    <w:rsid w:val="00A17F63"/>
    <w:rsid w:val="00A2052C"/>
    <w:rsid w:val="00A217BA"/>
    <w:rsid w:val="00A2193B"/>
    <w:rsid w:val="00A2351A"/>
    <w:rsid w:val="00A24A4E"/>
    <w:rsid w:val="00A24D23"/>
    <w:rsid w:val="00A25767"/>
    <w:rsid w:val="00A259F9"/>
    <w:rsid w:val="00A260A0"/>
    <w:rsid w:val="00A264A9"/>
    <w:rsid w:val="00A26B3B"/>
    <w:rsid w:val="00A26FEB"/>
    <w:rsid w:val="00A276BF"/>
    <w:rsid w:val="00A27785"/>
    <w:rsid w:val="00A30187"/>
    <w:rsid w:val="00A302CD"/>
    <w:rsid w:val="00A305C5"/>
    <w:rsid w:val="00A328E0"/>
    <w:rsid w:val="00A32B59"/>
    <w:rsid w:val="00A33565"/>
    <w:rsid w:val="00A3448A"/>
    <w:rsid w:val="00A35342"/>
    <w:rsid w:val="00A35C41"/>
    <w:rsid w:val="00A36297"/>
    <w:rsid w:val="00A379BB"/>
    <w:rsid w:val="00A40006"/>
    <w:rsid w:val="00A41E2B"/>
    <w:rsid w:val="00A43B41"/>
    <w:rsid w:val="00A45B74"/>
    <w:rsid w:val="00A4662B"/>
    <w:rsid w:val="00A476AE"/>
    <w:rsid w:val="00A5042C"/>
    <w:rsid w:val="00A50EAD"/>
    <w:rsid w:val="00A51A86"/>
    <w:rsid w:val="00A525E4"/>
    <w:rsid w:val="00A525E8"/>
    <w:rsid w:val="00A52E1D"/>
    <w:rsid w:val="00A56C37"/>
    <w:rsid w:val="00A57425"/>
    <w:rsid w:val="00A60CE6"/>
    <w:rsid w:val="00A61499"/>
    <w:rsid w:val="00A61606"/>
    <w:rsid w:val="00A62A50"/>
    <w:rsid w:val="00A62A77"/>
    <w:rsid w:val="00A63483"/>
    <w:rsid w:val="00A657D7"/>
    <w:rsid w:val="00A659ED"/>
    <w:rsid w:val="00A65C8C"/>
    <w:rsid w:val="00A660AC"/>
    <w:rsid w:val="00A66649"/>
    <w:rsid w:val="00A66ACD"/>
    <w:rsid w:val="00A66F55"/>
    <w:rsid w:val="00A673C2"/>
    <w:rsid w:val="00A67D6D"/>
    <w:rsid w:val="00A67E6C"/>
    <w:rsid w:val="00A71694"/>
    <w:rsid w:val="00A71B99"/>
    <w:rsid w:val="00A72E4B"/>
    <w:rsid w:val="00A7306C"/>
    <w:rsid w:val="00A739D0"/>
    <w:rsid w:val="00A75251"/>
    <w:rsid w:val="00A761D4"/>
    <w:rsid w:val="00A765F2"/>
    <w:rsid w:val="00A77EC4"/>
    <w:rsid w:val="00A80BBC"/>
    <w:rsid w:val="00A83338"/>
    <w:rsid w:val="00A84256"/>
    <w:rsid w:val="00A86525"/>
    <w:rsid w:val="00A90B04"/>
    <w:rsid w:val="00A92879"/>
    <w:rsid w:val="00A9442A"/>
    <w:rsid w:val="00A94845"/>
    <w:rsid w:val="00AA016F"/>
    <w:rsid w:val="00AA1ED6"/>
    <w:rsid w:val="00AA2DCD"/>
    <w:rsid w:val="00AA510E"/>
    <w:rsid w:val="00AA51D6"/>
    <w:rsid w:val="00AA6965"/>
    <w:rsid w:val="00AA6971"/>
    <w:rsid w:val="00AA69E4"/>
    <w:rsid w:val="00AA6F32"/>
    <w:rsid w:val="00AA7965"/>
    <w:rsid w:val="00AB06DB"/>
    <w:rsid w:val="00AB0BC8"/>
    <w:rsid w:val="00AB11CA"/>
    <w:rsid w:val="00AB1435"/>
    <w:rsid w:val="00AB14D9"/>
    <w:rsid w:val="00AB1770"/>
    <w:rsid w:val="00AB2A57"/>
    <w:rsid w:val="00AB38A6"/>
    <w:rsid w:val="00AB4AB8"/>
    <w:rsid w:val="00AB51FE"/>
    <w:rsid w:val="00AB655E"/>
    <w:rsid w:val="00AB7DB3"/>
    <w:rsid w:val="00AC007F"/>
    <w:rsid w:val="00AC03E6"/>
    <w:rsid w:val="00AC1BCA"/>
    <w:rsid w:val="00AC1FC5"/>
    <w:rsid w:val="00AC2676"/>
    <w:rsid w:val="00AC2874"/>
    <w:rsid w:val="00AC2A79"/>
    <w:rsid w:val="00AC2ECD"/>
    <w:rsid w:val="00AC3119"/>
    <w:rsid w:val="00AC3DBC"/>
    <w:rsid w:val="00AC4834"/>
    <w:rsid w:val="00AC49FB"/>
    <w:rsid w:val="00AC4CF9"/>
    <w:rsid w:val="00AC5A10"/>
    <w:rsid w:val="00AC7C10"/>
    <w:rsid w:val="00AC7C2D"/>
    <w:rsid w:val="00AD0AA3"/>
    <w:rsid w:val="00AD2831"/>
    <w:rsid w:val="00AD31FD"/>
    <w:rsid w:val="00AD3A2D"/>
    <w:rsid w:val="00AD3F94"/>
    <w:rsid w:val="00AD4244"/>
    <w:rsid w:val="00AD4A5A"/>
    <w:rsid w:val="00AD6A49"/>
    <w:rsid w:val="00AD753D"/>
    <w:rsid w:val="00AD7CBA"/>
    <w:rsid w:val="00AE09FD"/>
    <w:rsid w:val="00AE2392"/>
    <w:rsid w:val="00AE27AC"/>
    <w:rsid w:val="00AE3743"/>
    <w:rsid w:val="00AE3D29"/>
    <w:rsid w:val="00AE40E0"/>
    <w:rsid w:val="00AE49EE"/>
    <w:rsid w:val="00AE4DBA"/>
    <w:rsid w:val="00AE4F07"/>
    <w:rsid w:val="00AE7E2D"/>
    <w:rsid w:val="00AF0AC3"/>
    <w:rsid w:val="00AF153B"/>
    <w:rsid w:val="00AF1C5D"/>
    <w:rsid w:val="00AF24AA"/>
    <w:rsid w:val="00AF2811"/>
    <w:rsid w:val="00AF281A"/>
    <w:rsid w:val="00AF2926"/>
    <w:rsid w:val="00AF37B5"/>
    <w:rsid w:val="00AF3C0A"/>
    <w:rsid w:val="00AF42D7"/>
    <w:rsid w:val="00AF7AFF"/>
    <w:rsid w:val="00B00408"/>
    <w:rsid w:val="00B006FE"/>
    <w:rsid w:val="00B007CB"/>
    <w:rsid w:val="00B02AA9"/>
    <w:rsid w:val="00B02FA3"/>
    <w:rsid w:val="00B03BC1"/>
    <w:rsid w:val="00B04A7C"/>
    <w:rsid w:val="00B05084"/>
    <w:rsid w:val="00B065BC"/>
    <w:rsid w:val="00B0691C"/>
    <w:rsid w:val="00B10709"/>
    <w:rsid w:val="00B11A54"/>
    <w:rsid w:val="00B13739"/>
    <w:rsid w:val="00B1411D"/>
    <w:rsid w:val="00B157F9"/>
    <w:rsid w:val="00B16FEB"/>
    <w:rsid w:val="00B20256"/>
    <w:rsid w:val="00B20D09"/>
    <w:rsid w:val="00B21F1E"/>
    <w:rsid w:val="00B2237A"/>
    <w:rsid w:val="00B22536"/>
    <w:rsid w:val="00B23201"/>
    <w:rsid w:val="00B2345F"/>
    <w:rsid w:val="00B23C08"/>
    <w:rsid w:val="00B272B8"/>
    <w:rsid w:val="00B274E4"/>
    <w:rsid w:val="00B2763F"/>
    <w:rsid w:val="00B27AAC"/>
    <w:rsid w:val="00B30929"/>
    <w:rsid w:val="00B30E0C"/>
    <w:rsid w:val="00B30F63"/>
    <w:rsid w:val="00B31EDB"/>
    <w:rsid w:val="00B32BB7"/>
    <w:rsid w:val="00B33A1F"/>
    <w:rsid w:val="00B34FA2"/>
    <w:rsid w:val="00B35015"/>
    <w:rsid w:val="00B372AA"/>
    <w:rsid w:val="00B40445"/>
    <w:rsid w:val="00B41888"/>
    <w:rsid w:val="00B42E70"/>
    <w:rsid w:val="00B43CF8"/>
    <w:rsid w:val="00B45A52"/>
    <w:rsid w:val="00B46175"/>
    <w:rsid w:val="00B473FD"/>
    <w:rsid w:val="00B47CA4"/>
    <w:rsid w:val="00B47D32"/>
    <w:rsid w:val="00B506EE"/>
    <w:rsid w:val="00B51300"/>
    <w:rsid w:val="00B51764"/>
    <w:rsid w:val="00B543EF"/>
    <w:rsid w:val="00B54B31"/>
    <w:rsid w:val="00B54C3C"/>
    <w:rsid w:val="00B57593"/>
    <w:rsid w:val="00B60043"/>
    <w:rsid w:val="00B60428"/>
    <w:rsid w:val="00B607F1"/>
    <w:rsid w:val="00B60AD6"/>
    <w:rsid w:val="00B6188F"/>
    <w:rsid w:val="00B61ECE"/>
    <w:rsid w:val="00B62806"/>
    <w:rsid w:val="00B628E5"/>
    <w:rsid w:val="00B63EC4"/>
    <w:rsid w:val="00B663AE"/>
    <w:rsid w:val="00B664C7"/>
    <w:rsid w:val="00B66900"/>
    <w:rsid w:val="00B7048C"/>
    <w:rsid w:val="00B71459"/>
    <w:rsid w:val="00B739F6"/>
    <w:rsid w:val="00B74422"/>
    <w:rsid w:val="00B76017"/>
    <w:rsid w:val="00B77B19"/>
    <w:rsid w:val="00B80172"/>
    <w:rsid w:val="00B80BCA"/>
    <w:rsid w:val="00B81476"/>
    <w:rsid w:val="00B81865"/>
    <w:rsid w:val="00B81A6C"/>
    <w:rsid w:val="00B849A1"/>
    <w:rsid w:val="00B85C93"/>
    <w:rsid w:val="00B85DE5"/>
    <w:rsid w:val="00B87655"/>
    <w:rsid w:val="00B87778"/>
    <w:rsid w:val="00B90F73"/>
    <w:rsid w:val="00B9347B"/>
    <w:rsid w:val="00B93B59"/>
    <w:rsid w:val="00B93FE6"/>
    <w:rsid w:val="00B94015"/>
    <w:rsid w:val="00B9406A"/>
    <w:rsid w:val="00B94DFE"/>
    <w:rsid w:val="00B95078"/>
    <w:rsid w:val="00B976E7"/>
    <w:rsid w:val="00BA1B4A"/>
    <w:rsid w:val="00BA2280"/>
    <w:rsid w:val="00BA2A08"/>
    <w:rsid w:val="00BA2BAC"/>
    <w:rsid w:val="00BA56D2"/>
    <w:rsid w:val="00BA5ACA"/>
    <w:rsid w:val="00BA5E7E"/>
    <w:rsid w:val="00BA6594"/>
    <w:rsid w:val="00BA76E0"/>
    <w:rsid w:val="00BB0168"/>
    <w:rsid w:val="00BB2A25"/>
    <w:rsid w:val="00BB2ED7"/>
    <w:rsid w:val="00BB51E9"/>
    <w:rsid w:val="00BC0FDC"/>
    <w:rsid w:val="00BC1968"/>
    <w:rsid w:val="00BC2097"/>
    <w:rsid w:val="00BC2DFB"/>
    <w:rsid w:val="00BC3053"/>
    <w:rsid w:val="00BC4D2E"/>
    <w:rsid w:val="00BC5723"/>
    <w:rsid w:val="00BC64AB"/>
    <w:rsid w:val="00BC709F"/>
    <w:rsid w:val="00BD0485"/>
    <w:rsid w:val="00BD1304"/>
    <w:rsid w:val="00BD3129"/>
    <w:rsid w:val="00BD48AC"/>
    <w:rsid w:val="00BD5F1A"/>
    <w:rsid w:val="00BD713B"/>
    <w:rsid w:val="00BD7545"/>
    <w:rsid w:val="00BE1234"/>
    <w:rsid w:val="00BE134F"/>
    <w:rsid w:val="00BE22EF"/>
    <w:rsid w:val="00BE2FA6"/>
    <w:rsid w:val="00BE31BB"/>
    <w:rsid w:val="00BE333F"/>
    <w:rsid w:val="00BE446D"/>
    <w:rsid w:val="00BE54C7"/>
    <w:rsid w:val="00BE7406"/>
    <w:rsid w:val="00BE7603"/>
    <w:rsid w:val="00BE7B6B"/>
    <w:rsid w:val="00BF090D"/>
    <w:rsid w:val="00BF2703"/>
    <w:rsid w:val="00BF2A40"/>
    <w:rsid w:val="00BF3279"/>
    <w:rsid w:val="00BF3B64"/>
    <w:rsid w:val="00BF48F3"/>
    <w:rsid w:val="00BF4A4D"/>
    <w:rsid w:val="00BF5418"/>
    <w:rsid w:val="00BF55ED"/>
    <w:rsid w:val="00BF57E8"/>
    <w:rsid w:val="00BF6387"/>
    <w:rsid w:val="00BF74C7"/>
    <w:rsid w:val="00C00E16"/>
    <w:rsid w:val="00C015F1"/>
    <w:rsid w:val="00C01E01"/>
    <w:rsid w:val="00C01E7D"/>
    <w:rsid w:val="00C01F33"/>
    <w:rsid w:val="00C02CC6"/>
    <w:rsid w:val="00C040F7"/>
    <w:rsid w:val="00C041B0"/>
    <w:rsid w:val="00C044AB"/>
    <w:rsid w:val="00C05706"/>
    <w:rsid w:val="00C0593D"/>
    <w:rsid w:val="00C06EAB"/>
    <w:rsid w:val="00C07377"/>
    <w:rsid w:val="00C07993"/>
    <w:rsid w:val="00C10478"/>
    <w:rsid w:val="00C12107"/>
    <w:rsid w:val="00C1262E"/>
    <w:rsid w:val="00C129D5"/>
    <w:rsid w:val="00C12F7E"/>
    <w:rsid w:val="00C14D4B"/>
    <w:rsid w:val="00C154BB"/>
    <w:rsid w:val="00C17129"/>
    <w:rsid w:val="00C17C39"/>
    <w:rsid w:val="00C20A0B"/>
    <w:rsid w:val="00C20C63"/>
    <w:rsid w:val="00C21A98"/>
    <w:rsid w:val="00C24345"/>
    <w:rsid w:val="00C24C88"/>
    <w:rsid w:val="00C257A9"/>
    <w:rsid w:val="00C279B5"/>
    <w:rsid w:val="00C27C45"/>
    <w:rsid w:val="00C3057B"/>
    <w:rsid w:val="00C3066E"/>
    <w:rsid w:val="00C3144A"/>
    <w:rsid w:val="00C32E7A"/>
    <w:rsid w:val="00C34166"/>
    <w:rsid w:val="00C35006"/>
    <w:rsid w:val="00C36AFA"/>
    <w:rsid w:val="00C3719D"/>
    <w:rsid w:val="00C3720A"/>
    <w:rsid w:val="00C40307"/>
    <w:rsid w:val="00C403FB"/>
    <w:rsid w:val="00C41549"/>
    <w:rsid w:val="00C43097"/>
    <w:rsid w:val="00C46A9A"/>
    <w:rsid w:val="00C46ED7"/>
    <w:rsid w:val="00C47802"/>
    <w:rsid w:val="00C5006A"/>
    <w:rsid w:val="00C50B61"/>
    <w:rsid w:val="00C52200"/>
    <w:rsid w:val="00C52D32"/>
    <w:rsid w:val="00C53150"/>
    <w:rsid w:val="00C53184"/>
    <w:rsid w:val="00C54995"/>
    <w:rsid w:val="00C54D41"/>
    <w:rsid w:val="00C55D8C"/>
    <w:rsid w:val="00C56B9F"/>
    <w:rsid w:val="00C57AAE"/>
    <w:rsid w:val="00C57DE3"/>
    <w:rsid w:val="00C60783"/>
    <w:rsid w:val="00C6163C"/>
    <w:rsid w:val="00C616FB"/>
    <w:rsid w:val="00C61FE2"/>
    <w:rsid w:val="00C64672"/>
    <w:rsid w:val="00C64F7C"/>
    <w:rsid w:val="00C65400"/>
    <w:rsid w:val="00C658B9"/>
    <w:rsid w:val="00C677DD"/>
    <w:rsid w:val="00C70697"/>
    <w:rsid w:val="00C72453"/>
    <w:rsid w:val="00C727A4"/>
    <w:rsid w:val="00C72EF4"/>
    <w:rsid w:val="00C73C27"/>
    <w:rsid w:val="00C745D7"/>
    <w:rsid w:val="00C74BDB"/>
    <w:rsid w:val="00C74E3D"/>
    <w:rsid w:val="00C75D2F"/>
    <w:rsid w:val="00C761B4"/>
    <w:rsid w:val="00C767BE"/>
    <w:rsid w:val="00C7691C"/>
    <w:rsid w:val="00C76E3C"/>
    <w:rsid w:val="00C7740B"/>
    <w:rsid w:val="00C77FD6"/>
    <w:rsid w:val="00C80F41"/>
    <w:rsid w:val="00C81076"/>
    <w:rsid w:val="00C81568"/>
    <w:rsid w:val="00C81C17"/>
    <w:rsid w:val="00C82390"/>
    <w:rsid w:val="00C82910"/>
    <w:rsid w:val="00C82FB9"/>
    <w:rsid w:val="00C839B1"/>
    <w:rsid w:val="00C84DDE"/>
    <w:rsid w:val="00C9027A"/>
    <w:rsid w:val="00C9068E"/>
    <w:rsid w:val="00C9104F"/>
    <w:rsid w:val="00C91B1F"/>
    <w:rsid w:val="00C92805"/>
    <w:rsid w:val="00C92EF5"/>
    <w:rsid w:val="00C93075"/>
    <w:rsid w:val="00C93C4B"/>
    <w:rsid w:val="00C944AB"/>
    <w:rsid w:val="00C95A9C"/>
    <w:rsid w:val="00C95B40"/>
    <w:rsid w:val="00CA0DA6"/>
    <w:rsid w:val="00CA1ED8"/>
    <w:rsid w:val="00CA24B8"/>
    <w:rsid w:val="00CA6FB4"/>
    <w:rsid w:val="00CA7806"/>
    <w:rsid w:val="00CA7D6A"/>
    <w:rsid w:val="00CA7F62"/>
    <w:rsid w:val="00CB00AE"/>
    <w:rsid w:val="00CB1F63"/>
    <w:rsid w:val="00CB2337"/>
    <w:rsid w:val="00CB4246"/>
    <w:rsid w:val="00CB657F"/>
    <w:rsid w:val="00CB66C8"/>
    <w:rsid w:val="00CB6AF6"/>
    <w:rsid w:val="00CB7170"/>
    <w:rsid w:val="00CB7779"/>
    <w:rsid w:val="00CC025C"/>
    <w:rsid w:val="00CC03A8"/>
    <w:rsid w:val="00CC040E"/>
    <w:rsid w:val="00CC111F"/>
    <w:rsid w:val="00CC2011"/>
    <w:rsid w:val="00CC2710"/>
    <w:rsid w:val="00CC3191"/>
    <w:rsid w:val="00CC3EA0"/>
    <w:rsid w:val="00CC4E8C"/>
    <w:rsid w:val="00CC6646"/>
    <w:rsid w:val="00CC75D2"/>
    <w:rsid w:val="00CC7B45"/>
    <w:rsid w:val="00CD1188"/>
    <w:rsid w:val="00CD2ED1"/>
    <w:rsid w:val="00CD31CB"/>
    <w:rsid w:val="00CD337B"/>
    <w:rsid w:val="00CD339D"/>
    <w:rsid w:val="00CD4482"/>
    <w:rsid w:val="00CD4AF1"/>
    <w:rsid w:val="00CD773E"/>
    <w:rsid w:val="00CE0424"/>
    <w:rsid w:val="00CE13F3"/>
    <w:rsid w:val="00CE2064"/>
    <w:rsid w:val="00CE337A"/>
    <w:rsid w:val="00CE3EB9"/>
    <w:rsid w:val="00CE3FEB"/>
    <w:rsid w:val="00CE449D"/>
    <w:rsid w:val="00CE4B8B"/>
    <w:rsid w:val="00CE5AF1"/>
    <w:rsid w:val="00CE5F26"/>
    <w:rsid w:val="00CE6D73"/>
    <w:rsid w:val="00CE7561"/>
    <w:rsid w:val="00CF0633"/>
    <w:rsid w:val="00CF1354"/>
    <w:rsid w:val="00CF177D"/>
    <w:rsid w:val="00CF2AD1"/>
    <w:rsid w:val="00CF3B1F"/>
    <w:rsid w:val="00CF3BF6"/>
    <w:rsid w:val="00CF3DDC"/>
    <w:rsid w:val="00CF5336"/>
    <w:rsid w:val="00CF533B"/>
    <w:rsid w:val="00CF537C"/>
    <w:rsid w:val="00CF58B8"/>
    <w:rsid w:val="00CF625B"/>
    <w:rsid w:val="00CF6506"/>
    <w:rsid w:val="00CF687E"/>
    <w:rsid w:val="00CF6E1E"/>
    <w:rsid w:val="00D00132"/>
    <w:rsid w:val="00D002B2"/>
    <w:rsid w:val="00D033C5"/>
    <w:rsid w:val="00D0349B"/>
    <w:rsid w:val="00D0350A"/>
    <w:rsid w:val="00D036EE"/>
    <w:rsid w:val="00D04F76"/>
    <w:rsid w:val="00D06C67"/>
    <w:rsid w:val="00D10249"/>
    <w:rsid w:val="00D111D2"/>
    <w:rsid w:val="00D1145B"/>
    <w:rsid w:val="00D115C3"/>
    <w:rsid w:val="00D11897"/>
    <w:rsid w:val="00D13135"/>
    <w:rsid w:val="00D13E4E"/>
    <w:rsid w:val="00D1465A"/>
    <w:rsid w:val="00D14696"/>
    <w:rsid w:val="00D14A65"/>
    <w:rsid w:val="00D14D3F"/>
    <w:rsid w:val="00D16ABF"/>
    <w:rsid w:val="00D16BCD"/>
    <w:rsid w:val="00D1736B"/>
    <w:rsid w:val="00D17C2D"/>
    <w:rsid w:val="00D20FAD"/>
    <w:rsid w:val="00D21CE4"/>
    <w:rsid w:val="00D22510"/>
    <w:rsid w:val="00D234A7"/>
    <w:rsid w:val="00D239A7"/>
    <w:rsid w:val="00D23F47"/>
    <w:rsid w:val="00D24D44"/>
    <w:rsid w:val="00D25986"/>
    <w:rsid w:val="00D26997"/>
    <w:rsid w:val="00D27FEF"/>
    <w:rsid w:val="00D318DE"/>
    <w:rsid w:val="00D323F0"/>
    <w:rsid w:val="00D32C3D"/>
    <w:rsid w:val="00D32D15"/>
    <w:rsid w:val="00D34A28"/>
    <w:rsid w:val="00D35C00"/>
    <w:rsid w:val="00D35EB9"/>
    <w:rsid w:val="00D36E70"/>
    <w:rsid w:val="00D36E71"/>
    <w:rsid w:val="00D37938"/>
    <w:rsid w:val="00D37D87"/>
    <w:rsid w:val="00D40B33"/>
    <w:rsid w:val="00D4160D"/>
    <w:rsid w:val="00D418FB"/>
    <w:rsid w:val="00D4252A"/>
    <w:rsid w:val="00D4318F"/>
    <w:rsid w:val="00D438BF"/>
    <w:rsid w:val="00D43E8B"/>
    <w:rsid w:val="00D440F8"/>
    <w:rsid w:val="00D44569"/>
    <w:rsid w:val="00D46ED9"/>
    <w:rsid w:val="00D50109"/>
    <w:rsid w:val="00D50F97"/>
    <w:rsid w:val="00D514F6"/>
    <w:rsid w:val="00D51A03"/>
    <w:rsid w:val="00D53385"/>
    <w:rsid w:val="00D539A8"/>
    <w:rsid w:val="00D546FF"/>
    <w:rsid w:val="00D54F27"/>
    <w:rsid w:val="00D5531F"/>
    <w:rsid w:val="00D557CD"/>
    <w:rsid w:val="00D55AD5"/>
    <w:rsid w:val="00D56D0B"/>
    <w:rsid w:val="00D576CA"/>
    <w:rsid w:val="00D60272"/>
    <w:rsid w:val="00D61AF5"/>
    <w:rsid w:val="00D61BBA"/>
    <w:rsid w:val="00D61FE0"/>
    <w:rsid w:val="00D6381A"/>
    <w:rsid w:val="00D652B5"/>
    <w:rsid w:val="00D65AD3"/>
    <w:rsid w:val="00D66155"/>
    <w:rsid w:val="00D66655"/>
    <w:rsid w:val="00D6666F"/>
    <w:rsid w:val="00D677BA"/>
    <w:rsid w:val="00D67A8D"/>
    <w:rsid w:val="00D7049B"/>
    <w:rsid w:val="00D70585"/>
    <w:rsid w:val="00D708B0"/>
    <w:rsid w:val="00D716B1"/>
    <w:rsid w:val="00D72AD5"/>
    <w:rsid w:val="00D73C34"/>
    <w:rsid w:val="00D74D01"/>
    <w:rsid w:val="00D76FD4"/>
    <w:rsid w:val="00D7708D"/>
    <w:rsid w:val="00D77B1D"/>
    <w:rsid w:val="00D77B64"/>
    <w:rsid w:val="00D8021F"/>
    <w:rsid w:val="00D80383"/>
    <w:rsid w:val="00D823C6"/>
    <w:rsid w:val="00D82E02"/>
    <w:rsid w:val="00D84103"/>
    <w:rsid w:val="00D852F5"/>
    <w:rsid w:val="00D868A2"/>
    <w:rsid w:val="00D86CA3"/>
    <w:rsid w:val="00D871CE"/>
    <w:rsid w:val="00D87B34"/>
    <w:rsid w:val="00D87CAD"/>
    <w:rsid w:val="00D914A7"/>
    <w:rsid w:val="00D9196D"/>
    <w:rsid w:val="00D92100"/>
    <w:rsid w:val="00D92982"/>
    <w:rsid w:val="00D978FD"/>
    <w:rsid w:val="00D97CCE"/>
    <w:rsid w:val="00DA0F78"/>
    <w:rsid w:val="00DA305E"/>
    <w:rsid w:val="00DA3454"/>
    <w:rsid w:val="00DA37CA"/>
    <w:rsid w:val="00DA5417"/>
    <w:rsid w:val="00DA56E8"/>
    <w:rsid w:val="00DA654E"/>
    <w:rsid w:val="00DA656C"/>
    <w:rsid w:val="00DA7191"/>
    <w:rsid w:val="00DB06C8"/>
    <w:rsid w:val="00DB0A9F"/>
    <w:rsid w:val="00DB1399"/>
    <w:rsid w:val="00DB2BA0"/>
    <w:rsid w:val="00DB2E5E"/>
    <w:rsid w:val="00DB2E96"/>
    <w:rsid w:val="00DB377D"/>
    <w:rsid w:val="00DB4566"/>
    <w:rsid w:val="00DB5033"/>
    <w:rsid w:val="00DC1978"/>
    <w:rsid w:val="00DC1C0A"/>
    <w:rsid w:val="00DC2846"/>
    <w:rsid w:val="00DC2AC9"/>
    <w:rsid w:val="00DC2D36"/>
    <w:rsid w:val="00DC2D81"/>
    <w:rsid w:val="00DC3129"/>
    <w:rsid w:val="00DC4B5B"/>
    <w:rsid w:val="00DC53EF"/>
    <w:rsid w:val="00DC7B73"/>
    <w:rsid w:val="00DD10B1"/>
    <w:rsid w:val="00DE5608"/>
    <w:rsid w:val="00DE58D0"/>
    <w:rsid w:val="00DE654F"/>
    <w:rsid w:val="00DE67BC"/>
    <w:rsid w:val="00DE70B3"/>
    <w:rsid w:val="00DF0613"/>
    <w:rsid w:val="00DF0B6E"/>
    <w:rsid w:val="00DF0B76"/>
    <w:rsid w:val="00DF0E00"/>
    <w:rsid w:val="00DF13CB"/>
    <w:rsid w:val="00DF15E0"/>
    <w:rsid w:val="00DF1B14"/>
    <w:rsid w:val="00DF2E83"/>
    <w:rsid w:val="00DF365F"/>
    <w:rsid w:val="00DF37A0"/>
    <w:rsid w:val="00DF3B4D"/>
    <w:rsid w:val="00DF3F68"/>
    <w:rsid w:val="00DF55D2"/>
    <w:rsid w:val="00DF7887"/>
    <w:rsid w:val="00DF7B3E"/>
    <w:rsid w:val="00E00744"/>
    <w:rsid w:val="00E0075D"/>
    <w:rsid w:val="00E028FC"/>
    <w:rsid w:val="00E0477A"/>
    <w:rsid w:val="00E0558A"/>
    <w:rsid w:val="00E10937"/>
    <w:rsid w:val="00E10CC9"/>
    <w:rsid w:val="00E110E7"/>
    <w:rsid w:val="00E11B20"/>
    <w:rsid w:val="00E12889"/>
    <w:rsid w:val="00E13522"/>
    <w:rsid w:val="00E147D5"/>
    <w:rsid w:val="00E15A7E"/>
    <w:rsid w:val="00E15ED6"/>
    <w:rsid w:val="00E16D9C"/>
    <w:rsid w:val="00E17FA2"/>
    <w:rsid w:val="00E20F50"/>
    <w:rsid w:val="00E218CD"/>
    <w:rsid w:val="00E22330"/>
    <w:rsid w:val="00E25488"/>
    <w:rsid w:val="00E260AB"/>
    <w:rsid w:val="00E30466"/>
    <w:rsid w:val="00E30658"/>
    <w:rsid w:val="00E30B5A"/>
    <w:rsid w:val="00E3123D"/>
    <w:rsid w:val="00E31461"/>
    <w:rsid w:val="00E314A7"/>
    <w:rsid w:val="00E31D43"/>
    <w:rsid w:val="00E32608"/>
    <w:rsid w:val="00E34188"/>
    <w:rsid w:val="00E34B6E"/>
    <w:rsid w:val="00E354A4"/>
    <w:rsid w:val="00E35559"/>
    <w:rsid w:val="00E35737"/>
    <w:rsid w:val="00E36624"/>
    <w:rsid w:val="00E3723A"/>
    <w:rsid w:val="00E37860"/>
    <w:rsid w:val="00E4206F"/>
    <w:rsid w:val="00E436F1"/>
    <w:rsid w:val="00E43AF8"/>
    <w:rsid w:val="00E441BE"/>
    <w:rsid w:val="00E446F1"/>
    <w:rsid w:val="00E45C3D"/>
    <w:rsid w:val="00E464D6"/>
    <w:rsid w:val="00E46729"/>
    <w:rsid w:val="00E46886"/>
    <w:rsid w:val="00E46D5A"/>
    <w:rsid w:val="00E475B2"/>
    <w:rsid w:val="00E47AEF"/>
    <w:rsid w:val="00E5012F"/>
    <w:rsid w:val="00E50228"/>
    <w:rsid w:val="00E51CF5"/>
    <w:rsid w:val="00E531C2"/>
    <w:rsid w:val="00E53539"/>
    <w:rsid w:val="00E53B75"/>
    <w:rsid w:val="00E53CA2"/>
    <w:rsid w:val="00E549D7"/>
    <w:rsid w:val="00E54E3B"/>
    <w:rsid w:val="00E57565"/>
    <w:rsid w:val="00E57B5F"/>
    <w:rsid w:val="00E60A0F"/>
    <w:rsid w:val="00E63122"/>
    <w:rsid w:val="00E63533"/>
    <w:rsid w:val="00E6358C"/>
    <w:rsid w:val="00E63838"/>
    <w:rsid w:val="00E64434"/>
    <w:rsid w:val="00E64CFC"/>
    <w:rsid w:val="00E6616E"/>
    <w:rsid w:val="00E6761E"/>
    <w:rsid w:val="00E67651"/>
    <w:rsid w:val="00E67C51"/>
    <w:rsid w:val="00E70DE9"/>
    <w:rsid w:val="00E714F5"/>
    <w:rsid w:val="00E72EFC"/>
    <w:rsid w:val="00E72F49"/>
    <w:rsid w:val="00E737F4"/>
    <w:rsid w:val="00E739A8"/>
    <w:rsid w:val="00E73C2C"/>
    <w:rsid w:val="00E73D2A"/>
    <w:rsid w:val="00E74174"/>
    <w:rsid w:val="00E7516F"/>
    <w:rsid w:val="00E758EC"/>
    <w:rsid w:val="00E75BB6"/>
    <w:rsid w:val="00E766BD"/>
    <w:rsid w:val="00E76F0A"/>
    <w:rsid w:val="00E8234C"/>
    <w:rsid w:val="00E83AA9"/>
    <w:rsid w:val="00E85928"/>
    <w:rsid w:val="00E87822"/>
    <w:rsid w:val="00E90395"/>
    <w:rsid w:val="00E90533"/>
    <w:rsid w:val="00E90E49"/>
    <w:rsid w:val="00E917F9"/>
    <w:rsid w:val="00E91AB4"/>
    <w:rsid w:val="00E91ECD"/>
    <w:rsid w:val="00E9291C"/>
    <w:rsid w:val="00E93FFE"/>
    <w:rsid w:val="00E94914"/>
    <w:rsid w:val="00E94F8A"/>
    <w:rsid w:val="00E97411"/>
    <w:rsid w:val="00E9775D"/>
    <w:rsid w:val="00E9778B"/>
    <w:rsid w:val="00E979B2"/>
    <w:rsid w:val="00E97E68"/>
    <w:rsid w:val="00EA2434"/>
    <w:rsid w:val="00EA25EE"/>
    <w:rsid w:val="00EA2BB6"/>
    <w:rsid w:val="00EA39EA"/>
    <w:rsid w:val="00EA44E0"/>
    <w:rsid w:val="00EA6124"/>
    <w:rsid w:val="00EA7A41"/>
    <w:rsid w:val="00EB077B"/>
    <w:rsid w:val="00EB4EA2"/>
    <w:rsid w:val="00EB76F3"/>
    <w:rsid w:val="00EC09D1"/>
    <w:rsid w:val="00EC14E1"/>
    <w:rsid w:val="00EC27C6"/>
    <w:rsid w:val="00EC336E"/>
    <w:rsid w:val="00EC4207"/>
    <w:rsid w:val="00EC5120"/>
    <w:rsid w:val="00EC5653"/>
    <w:rsid w:val="00EC71CE"/>
    <w:rsid w:val="00ED0F2B"/>
    <w:rsid w:val="00ED1006"/>
    <w:rsid w:val="00ED1644"/>
    <w:rsid w:val="00ED2573"/>
    <w:rsid w:val="00ED37F4"/>
    <w:rsid w:val="00ED4DF2"/>
    <w:rsid w:val="00ED5421"/>
    <w:rsid w:val="00ED56CC"/>
    <w:rsid w:val="00ED6C0B"/>
    <w:rsid w:val="00EE08B8"/>
    <w:rsid w:val="00EE1BF2"/>
    <w:rsid w:val="00EE3550"/>
    <w:rsid w:val="00EF18FE"/>
    <w:rsid w:val="00EF1FBC"/>
    <w:rsid w:val="00EF30B4"/>
    <w:rsid w:val="00EF5787"/>
    <w:rsid w:val="00EF60D0"/>
    <w:rsid w:val="00EF746D"/>
    <w:rsid w:val="00EF7CFB"/>
    <w:rsid w:val="00F00581"/>
    <w:rsid w:val="00F0092A"/>
    <w:rsid w:val="00F009B6"/>
    <w:rsid w:val="00F00CDA"/>
    <w:rsid w:val="00F0243A"/>
    <w:rsid w:val="00F04CF9"/>
    <w:rsid w:val="00F0528D"/>
    <w:rsid w:val="00F05E83"/>
    <w:rsid w:val="00F06C67"/>
    <w:rsid w:val="00F06DFD"/>
    <w:rsid w:val="00F071D1"/>
    <w:rsid w:val="00F07533"/>
    <w:rsid w:val="00F07737"/>
    <w:rsid w:val="00F07CC9"/>
    <w:rsid w:val="00F10629"/>
    <w:rsid w:val="00F15FA5"/>
    <w:rsid w:val="00F17AC2"/>
    <w:rsid w:val="00F209B7"/>
    <w:rsid w:val="00F21C18"/>
    <w:rsid w:val="00F21F57"/>
    <w:rsid w:val="00F2376F"/>
    <w:rsid w:val="00F23A29"/>
    <w:rsid w:val="00F243D8"/>
    <w:rsid w:val="00F24481"/>
    <w:rsid w:val="00F30134"/>
    <w:rsid w:val="00F30828"/>
    <w:rsid w:val="00F3133A"/>
    <w:rsid w:val="00F313D6"/>
    <w:rsid w:val="00F3174E"/>
    <w:rsid w:val="00F33E09"/>
    <w:rsid w:val="00F356D4"/>
    <w:rsid w:val="00F35761"/>
    <w:rsid w:val="00F40C5A"/>
    <w:rsid w:val="00F40CA0"/>
    <w:rsid w:val="00F40F0C"/>
    <w:rsid w:val="00F422EE"/>
    <w:rsid w:val="00F431B3"/>
    <w:rsid w:val="00F461F8"/>
    <w:rsid w:val="00F46C03"/>
    <w:rsid w:val="00F4766C"/>
    <w:rsid w:val="00F47900"/>
    <w:rsid w:val="00F507D1"/>
    <w:rsid w:val="00F519CE"/>
    <w:rsid w:val="00F51ADA"/>
    <w:rsid w:val="00F540FD"/>
    <w:rsid w:val="00F56391"/>
    <w:rsid w:val="00F56AB0"/>
    <w:rsid w:val="00F60531"/>
    <w:rsid w:val="00F60779"/>
    <w:rsid w:val="00F607C5"/>
    <w:rsid w:val="00F60DEA"/>
    <w:rsid w:val="00F61954"/>
    <w:rsid w:val="00F622E1"/>
    <w:rsid w:val="00F6245F"/>
    <w:rsid w:val="00F62E26"/>
    <w:rsid w:val="00F6302A"/>
    <w:rsid w:val="00F64C2B"/>
    <w:rsid w:val="00F64E0E"/>
    <w:rsid w:val="00F651BE"/>
    <w:rsid w:val="00F66446"/>
    <w:rsid w:val="00F66469"/>
    <w:rsid w:val="00F67CB6"/>
    <w:rsid w:val="00F67F53"/>
    <w:rsid w:val="00F703BE"/>
    <w:rsid w:val="00F70F47"/>
    <w:rsid w:val="00F71C5C"/>
    <w:rsid w:val="00F71F69"/>
    <w:rsid w:val="00F7211F"/>
    <w:rsid w:val="00F72B72"/>
    <w:rsid w:val="00F73060"/>
    <w:rsid w:val="00F73ABB"/>
    <w:rsid w:val="00F74BB9"/>
    <w:rsid w:val="00F75582"/>
    <w:rsid w:val="00F762EC"/>
    <w:rsid w:val="00F764BB"/>
    <w:rsid w:val="00F76EFA"/>
    <w:rsid w:val="00F804BE"/>
    <w:rsid w:val="00F809FA"/>
    <w:rsid w:val="00F81570"/>
    <w:rsid w:val="00F817CE"/>
    <w:rsid w:val="00F8456C"/>
    <w:rsid w:val="00F851AD"/>
    <w:rsid w:val="00F85511"/>
    <w:rsid w:val="00F859D8"/>
    <w:rsid w:val="00F868F5"/>
    <w:rsid w:val="00F877C7"/>
    <w:rsid w:val="00F9044E"/>
    <w:rsid w:val="00F9056A"/>
    <w:rsid w:val="00F90F8D"/>
    <w:rsid w:val="00F92121"/>
    <w:rsid w:val="00F92494"/>
    <w:rsid w:val="00F92782"/>
    <w:rsid w:val="00F9340D"/>
    <w:rsid w:val="00F93AA9"/>
    <w:rsid w:val="00F93D22"/>
    <w:rsid w:val="00F94076"/>
    <w:rsid w:val="00F94149"/>
    <w:rsid w:val="00F94318"/>
    <w:rsid w:val="00F95654"/>
    <w:rsid w:val="00F96985"/>
    <w:rsid w:val="00F97838"/>
    <w:rsid w:val="00FA1A0D"/>
    <w:rsid w:val="00FA2BB3"/>
    <w:rsid w:val="00FA5567"/>
    <w:rsid w:val="00FA7C10"/>
    <w:rsid w:val="00FB12FC"/>
    <w:rsid w:val="00FB2964"/>
    <w:rsid w:val="00FB2C8A"/>
    <w:rsid w:val="00FB2DDA"/>
    <w:rsid w:val="00FB2EB6"/>
    <w:rsid w:val="00FB4BE9"/>
    <w:rsid w:val="00FB4C70"/>
    <w:rsid w:val="00FB4C80"/>
    <w:rsid w:val="00FB5F42"/>
    <w:rsid w:val="00FB6A6A"/>
    <w:rsid w:val="00FB6F88"/>
    <w:rsid w:val="00FC192E"/>
    <w:rsid w:val="00FC4AD6"/>
    <w:rsid w:val="00FC6392"/>
    <w:rsid w:val="00FC66A6"/>
    <w:rsid w:val="00FC7429"/>
    <w:rsid w:val="00FD07F6"/>
    <w:rsid w:val="00FD0BD0"/>
    <w:rsid w:val="00FD1EC8"/>
    <w:rsid w:val="00FD2FB9"/>
    <w:rsid w:val="00FD3883"/>
    <w:rsid w:val="00FD3C26"/>
    <w:rsid w:val="00FD3C41"/>
    <w:rsid w:val="00FD3E7A"/>
    <w:rsid w:val="00FD47ED"/>
    <w:rsid w:val="00FD6AF5"/>
    <w:rsid w:val="00FD6D13"/>
    <w:rsid w:val="00FD6FA2"/>
    <w:rsid w:val="00FD71DE"/>
    <w:rsid w:val="00FD74DB"/>
    <w:rsid w:val="00FD7660"/>
    <w:rsid w:val="00FD7732"/>
    <w:rsid w:val="00FD7879"/>
    <w:rsid w:val="00FD7D3E"/>
    <w:rsid w:val="00FE0655"/>
    <w:rsid w:val="00FE20FE"/>
    <w:rsid w:val="00FE2365"/>
    <w:rsid w:val="00FE355E"/>
    <w:rsid w:val="00FE39D3"/>
    <w:rsid w:val="00FE3C8B"/>
    <w:rsid w:val="00FE4C7B"/>
    <w:rsid w:val="00FE5327"/>
    <w:rsid w:val="00FE7336"/>
    <w:rsid w:val="00FE787C"/>
    <w:rsid w:val="00FE7E3E"/>
    <w:rsid w:val="00FF284E"/>
    <w:rsid w:val="00FF2DD8"/>
    <w:rsid w:val="00FF45A5"/>
    <w:rsid w:val="00FF5C91"/>
    <w:rsid w:val="00FF6028"/>
    <w:rsid w:val="00FF61F0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9D1935"/>
  <w15:chartTrackingRefBased/>
  <w15:docId w15:val="{7949460B-2127-4F12-9EDE-566784AC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uiPriority w:val="39"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42CA"/>
    <w:pPr>
      <w:overflowPunct/>
      <w:autoSpaceDE/>
      <w:autoSpaceDN/>
      <w:adjustRightInd/>
      <w:spacing w:after="0" w:line="259" w:lineRule="auto"/>
      <w:ind w:left="720"/>
      <w:jc w:val="left"/>
      <w:textAlignment w:val="auto"/>
    </w:pPr>
    <w:rPr>
      <w:rFonts w:ascii="Times New Roman" w:eastAsia="Calibri" w:hAnsi="Times New Roman" w:cstheme="minorBidi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5842CA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42CA"/>
    <w:rPr>
      <w:rFonts w:ascii="Times New Roman" w:eastAsia="Calibri" w:hAnsi="Times New Roman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5842C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SimSun" w:hAnsi="Times New Roman"/>
      <w:sz w:val="24"/>
      <w:szCs w:val="24"/>
      <w:lang w:val="fi-FI" w:eastAsia="fi-FI"/>
    </w:rPr>
  </w:style>
  <w:style w:type="paragraph" w:customStyle="1" w:styleId="PL">
    <w:name w:val="PL"/>
    <w:link w:val="PLChar"/>
    <w:rsid w:val="00680E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character" w:customStyle="1" w:styleId="PLChar">
    <w:name w:val="PL Char"/>
    <w:link w:val="PL"/>
    <w:rsid w:val="00680EEC"/>
    <w:rPr>
      <w:rFonts w:ascii="Courier New" w:eastAsia="SimSun" w:hAnsi="Courier New"/>
      <w:noProof/>
      <w:sz w:val="16"/>
      <w:lang w:val="en-GB"/>
    </w:rPr>
  </w:style>
  <w:style w:type="character" w:customStyle="1" w:styleId="THChar">
    <w:name w:val="TH Char"/>
    <w:link w:val="TH"/>
    <w:rsid w:val="00680EEC"/>
    <w:rPr>
      <w:rFonts w:ascii="Arial" w:hAnsi="Arial"/>
      <w:b/>
      <w:lang w:val="en-GB"/>
    </w:rPr>
  </w:style>
  <w:style w:type="paragraph" w:customStyle="1" w:styleId="IvDbodytext">
    <w:name w:val="IvD bodytext"/>
    <w:basedOn w:val="BodyText"/>
    <w:link w:val="IvDbodytextChar"/>
    <w:qFormat/>
    <w:rsid w:val="006E21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6E21EC"/>
    <w:rPr>
      <w:rFonts w:ascii="Arial" w:hAnsi="Arial"/>
      <w:spacing w:val="2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B1FB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B1FB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8F2FB3"/>
    <w:rPr>
      <w:rFonts w:ascii="Arial" w:hAnsi="Arial"/>
      <w:lang w:val="en-GB" w:eastAsia="zh-CN"/>
    </w:rPr>
  </w:style>
  <w:style w:type="character" w:customStyle="1" w:styleId="Doc-titleChar">
    <w:name w:val="Doc-title Char"/>
    <w:link w:val="Doc-title"/>
    <w:locked/>
    <w:rsid w:val="00E51CF5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51CF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63824"/>
    <w:rPr>
      <w:rFonts w:ascii="Arial" w:hAnsi="Arial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4072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B1Char1">
    <w:name w:val="B1 Char1"/>
    <w:link w:val="B1"/>
    <w:qFormat/>
    <w:rsid w:val="000F4391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0F4391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7C3EEF"/>
    <w:rPr>
      <w:rFonts w:ascii="Arial" w:hAnsi="Arial"/>
      <w:lang w:val="en-GB"/>
    </w:rPr>
  </w:style>
  <w:style w:type="character" w:customStyle="1" w:styleId="B4Char">
    <w:name w:val="B4 Char"/>
    <w:link w:val="B4"/>
    <w:rsid w:val="007C3EE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78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32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54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594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5562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457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3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667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5392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303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460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004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0825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5810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0119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84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3747">
          <w:marLeft w:val="254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33798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57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42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673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6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674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08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676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94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87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844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889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79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5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85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346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680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71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0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3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HADUN\Early%20Data\Contributions\RAN2_101\R2-180XXXX%20-%20Msg3%20handling%20in%20early%20data%20transmission-read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5NUHHDQN7SK2-1476151046-26554</_dlc_DocId>
    <_dlc_DocIdUrl xmlns="f166a696-7b5b-4ccd-9f0c-ffde0cceec81">
      <Url>https://ericsson.sharepoint.com/sites/star/_layouts/15/DocIdRedir.aspx?ID=5NUHHDQN7SK2-1476151046-26554</Url>
      <Description>5NUHHDQN7SK2-1476151046-26554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79313-AB40-4AAD-B0E4-680930A1CF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17144B-1FB1-45CB-8155-89AD0051E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260FFA-425B-4B96-BBCA-D28BB7AFF5D3}">
  <ds:schemaRefs>
    <ds:schemaRef ds:uri="http://schemas.microsoft.com/office/infopath/2007/PartnerControls"/>
    <ds:schemaRef ds:uri="http://purl.org/dc/terms/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f166a696-7b5b-4ccd-9f0c-ffde0cceec81"/>
    <ds:schemaRef ds:uri="http://www.w3.org/XML/1998/namespace"/>
    <ds:schemaRef ds:uri="http://schemas.microsoft.com/office/2006/metadata/properties"/>
    <ds:schemaRef ds:uri="http://schemas.microsoft.com/sharepoint/v4"/>
    <ds:schemaRef ds:uri="611109f9-ed58-4498-a270-1fb2086a5321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5D944A6-FDF2-4CFB-92F3-21D7A1002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726FEF-C135-45B5-A37D-DF3010F1C29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CC0DC7-C954-4423-83F1-8BD5A2B2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Msg3 handling in early data transmission-ready</Template>
  <TotalTime>2802</TotalTime>
  <Pages>3</Pages>
  <Words>1089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Dung Pham Van</dc:creator>
  <cp:keywords>Ericsson; TDoc; 3GPP</cp:keywords>
  <cp:lastModifiedBy>Dung Pham Van</cp:lastModifiedBy>
  <cp:revision>1446</cp:revision>
  <cp:lastPrinted>2008-01-31T16:09:00Z</cp:lastPrinted>
  <dcterms:created xsi:type="dcterms:W3CDTF">2018-01-31T11:41:00Z</dcterms:created>
  <dcterms:modified xsi:type="dcterms:W3CDTF">2018-08-10T01:51:00Z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60c098cb-ce87-47ae-af08-5d9a1fad1142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